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9F95E6" w14:textId="298F7F53" w:rsidR="007B3977" w:rsidRPr="00BD7C69" w:rsidRDefault="008E7B8D" w:rsidP="00BF60E7">
      <w:pPr>
        <w:spacing w:line="260" w:lineRule="atLeast"/>
        <w:outlineLvl w:val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  <w:u w:val="single"/>
        </w:rPr>
        <w:t>Solidarität in Corona-Zeiten</w:t>
      </w:r>
    </w:p>
    <w:p w14:paraId="0377A2B5" w14:textId="5A1A359C" w:rsidR="00AB6439" w:rsidRDefault="00AB6439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</w:p>
    <w:p w14:paraId="3A8798F5" w14:textId="44CCD358" w:rsidR="00870332" w:rsidRPr="00BD7C69" w:rsidRDefault="008E7B8D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Balluff spendet </w:t>
      </w:r>
      <w:r w:rsidR="00C63855">
        <w:rPr>
          <w:rFonts w:ascii="Arial" w:hAnsi="Arial" w:cs="Arial"/>
          <w:b/>
          <w:sz w:val="18"/>
          <w:szCs w:val="18"/>
        </w:rPr>
        <w:t>Gesichtsschutz</w:t>
      </w:r>
      <w:r>
        <w:rPr>
          <w:rFonts w:ascii="Arial" w:hAnsi="Arial" w:cs="Arial"/>
          <w:b/>
          <w:sz w:val="18"/>
          <w:szCs w:val="18"/>
        </w:rPr>
        <w:t xml:space="preserve"> </w:t>
      </w:r>
    </w:p>
    <w:p w14:paraId="1FA9B3E7" w14:textId="77777777" w:rsidR="00AB6439" w:rsidRPr="00BD7C69" w:rsidRDefault="00AB6439" w:rsidP="00BF60E7">
      <w:pPr>
        <w:spacing w:line="260" w:lineRule="atLeast"/>
        <w:rPr>
          <w:rFonts w:ascii="Arial" w:hAnsi="Arial" w:cs="Arial"/>
          <w:b/>
          <w:sz w:val="18"/>
          <w:szCs w:val="18"/>
        </w:rPr>
      </w:pPr>
    </w:p>
    <w:p w14:paraId="4C676218" w14:textId="1933364C" w:rsidR="00FD1D97" w:rsidRPr="00BD7C69" w:rsidRDefault="008E7B8D" w:rsidP="00A01D0F">
      <w:pPr>
        <w:spacing w:line="260" w:lineRule="atLeas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Der Sensor- und Automatisierungsspezialist </w:t>
      </w:r>
      <w:r w:rsidR="00845B40">
        <w:rPr>
          <w:rFonts w:ascii="Arial" w:hAnsi="Arial" w:cs="Arial"/>
          <w:b/>
          <w:sz w:val="18"/>
          <w:szCs w:val="18"/>
        </w:rPr>
        <w:t>fertigt</w:t>
      </w:r>
      <w:r>
        <w:rPr>
          <w:rFonts w:ascii="Arial" w:hAnsi="Arial" w:cs="Arial"/>
          <w:b/>
          <w:sz w:val="18"/>
          <w:szCs w:val="18"/>
        </w:rPr>
        <w:t xml:space="preserve"> Gesichtsschilder </w:t>
      </w:r>
      <w:r w:rsidR="00B87A4B">
        <w:rPr>
          <w:rFonts w:ascii="Arial" w:hAnsi="Arial" w:cs="Arial"/>
          <w:b/>
          <w:sz w:val="18"/>
          <w:szCs w:val="18"/>
        </w:rPr>
        <w:t xml:space="preserve">und spendet </w:t>
      </w:r>
      <w:r w:rsidR="005C76A4">
        <w:rPr>
          <w:rFonts w:ascii="Arial" w:hAnsi="Arial" w:cs="Arial"/>
          <w:b/>
          <w:sz w:val="18"/>
          <w:szCs w:val="18"/>
        </w:rPr>
        <w:t>diese zusammen mit</w:t>
      </w:r>
      <w:r w:rsidR="00B87A4B">
        <w:rPr>
          <w:rFonts w:ascii="Arial" w:hAnsi="Arial" w:cs="Arial"/>
          <w:b/>
          <w:sz w:val="18"/>
          <w:szCs w:val="18"/>
        </w:rPr>
        <w:t xml:space="preserve"> einfache</w:t>
      </w:r>
      <w:r w:rsidR="005C76A4">
        <w:rPr>
          <w:rFonts w:ascii="Arial" w:hAnsi="Arial" w:cs="Arial"/>
          <w:b/>
          <w:sz w:val="18"/>
          <w:szCs w:val="18"/>
        </w:rPr>
        <w:t>n</w:t>
      </w:r>
      <w:r w:rsidR="00B87A4B">
        <w:rPr>
          <w:rFonts w:ascii="Arial" w:hAnsi="Arial" w:cs="Arial"/>
          <w:b/>
          <w:sz w:val="18"/>
          <w:szCs w:val="18"/>
        </w:rPr>
        <w:t xml:space="preserve"> Masken an </w:t>
      </w:r>
      <w:r>
        <w:rPr>
          <w:rFonts w:ascii="Arial" w:hAnsi="Arial" w:cs="Arial"/>
          <w:b/>
          <w:sz w:val="18"/>
          <w:szCs w:val="18"/>
        </w:rPr>
        <w:t>Krankenhäuser und soziale Dienste in der Umgebung.</w:t>
      </w:r>
    </w:p>
    <w:p w14:paraId="352AFD9C" w14:textId="2F9100FF" w:rsidR="00FD1D97" w:rsidRPr="00BD7C69" w:rsidRDefault="00FD1D97" w:rsidP="00A01D0F">
      <w:pPr>
        <w:spacing w:line="260" w:lineRule="atLeast"/>
        <w:rPr>
          <w:rFonts w:ascii="Arial" w:hAnsi="Arial" w:cs="Arial"/>
          <w:b/>
          <w:sz w:val="18"/>
          <w:szCs w:val="18"/>
        </w:rPr>
      </w:pPr>
    </w:p>
    <w:p w14:paraId="728D3398" w14:textId="25684E01" w:rsidR="00C97C59" w:rsidRDefault="00A619B4" w:rsidP="00B5722F">
      <w:pPr>
        <w:spacing w:line="260" w:lineRule="atLeast"/>
        <w:rPr>
          <w:rFonts w:ascii="Arial" w:hAnsi="Arial" w:cs="Arial"/>
          <w:sz w:val="18"/>
          <w:szCs w:val="18"/>
        </w:rPr>
      </w:pPr>
      <w:r w:rsidRPr="00151981">
        <w:rPr>
          <w:rFonts w:ascii="Arial" w:hAnsi="Arial" w:cs="Arial"/>
          <w:sz w:val="18"/>
          <w:szCs w:val="18"/>
        </w:rPr>
        <w:t>Neuhausen a. d. F. –</w:t>
      </w:r>
      <w:r w:rsidR="00C41F4F">
        <w:rPr>
          <w:rFonts w:ascii="Arial" w:hAnsi="Arial" w:cs="Arial"/>
          <w:sz w:val="18"/>
          <w:szCs w:val="18"/>
        </w:rPr>
        <w:t xml:space="preserve"> </w:t>
      </w:r>
      <w:r w:rsidR="005C76A4">
        <w:rPr>
          <w:rFonts w:ascii="Arial" w:hAnsi="Arial" w:cs="Arial"/>
          <w:sz w:val="18"/>
          <w:szCs w:val="18"/>
        </w:rPr>
        <w:t>Um vor Krankheiten wie dem Coronavirus zu schützen, kommen i</w:t>
      </w:r>
      <w:r w:rsidR="001A3396">
        <w:rPr>
          <w:rFonts w:ascii="Arial" w:hAnsi="Arial" w:cs="Arial"/>
          <w:sz w:val="18"/>
          <w:szCs w:val="18"/>
        </w:rPr>
        <w:t>n Ergänzung zu Mund-Nasen-Schutzmasken und Schutzbrillen</w:t>
      </w:r>
      <w:r w:rsidR="005C76A4">
        <w:rPr>
          <w:rFonts w:ascii="Arial" w:hAnsi="Arial" w:cs="Arial"/>
          <w:sz w:val="18"/>
          <w:szCs w:val="18"/>
        </w:rPr>
        <w:t xml:space="preserve"> </w:t>
      </w:r>
      <w:r w:rsidR="001A3396">
        <w:rPr>
          <w:rFonts w:ascii="Arial" w:hAnsi="Arial" w:cs="Arial"/>
          <w:sz w:val="18"/>
          <w:szCs w:val="18"/>
        </w:rPr>
        <w:t>oft Gesichtsschilder zum Einsatz</w:t>
      </w:r>
      <w:r w:rsidR="00CA1E72">
        <w:rPr>
          <w:rFonts w:ascii="Arial" w:hAnsi="Arial" w:cs="Arial"/>
          <w:sz w:val="18"/>
          <w:szCs w:val="18"/>
        </w:rPr>
        <w:t xml:space="preserve">. </w:t>
      </w:r>
      <w:r w:rsidR="00A06994">
        <w:rPr>
          <w:rFonts w:ascii="Arial" w:hAnsi="Arial" w:cs="Arial"/>
          <w:sz w:val="18"/>
          <w:szCs w:val="18"/>
        </w:rPr>
        <w:t>Diese</w:t>
      </w:r>
      <w:r w:rsidR="00CA1E72" w:rsidRPr="00CA1E72">
        <w:rPr>
          <w:rFonts w:ascii="Arial" w:hAnsi="Arial" w:cs="Arial"/>
          <w:sz w:val="18"/>
          <w:szCs w:val="18"/>
        </w:rPr>
        <w:t xml:space="preserve"> bestehen aus einem Kunststoffvisier und einem </w:t>
      </w:r>
      <w:proofErr w:type="spellStart"/>
      <w:r w:rsidR="00CA1E72" w:rsidRPr="00CA1E72">
        <w:rPr>
          <w:rFonts w:ascii="Arial" w:hAnsi="Arial" w:cs="Arial"/>
          <w:sz w:val="18"/>
          <w:szCs w:val="18"/>
        </w:rPr>
        <w:t>Kopfband</w:t>
      </w:r>
      <w:proofErr w:type="spellEnd"/>
      <w:r w:rsidR="00CA1E72" w:rsidRPr="00CA1E72">
        <w:rPr>
          <w:rFonts w:ascii="Arial" w:hAnsi="Arial" w:cs="Arial"/>
          <w:sz w:val="18"/>
          <w:szCs w:val="18"/>
        </w:rPr>
        <w:t xml:space="preserve">. </w:t>
      </w:r>
      <w:r w:rsidR="00CA1E72">
        <w:rPr>
          <w:rFonts w:ascii="Arial" w:hAnsi="Arial" w:cs="Arial"/>
          <w:sz w:val="18"/>
          <w:szCs w:val="18"/>
        </w:rPr>
        <w:t>D</w:t>
      </w:r>
      <w:r w:rsidR="000D2E42">
        <w:rPr>
          <w:rFonts w:ascii="Arial" w:hAnsi="Arial" w:cs="Arial"/>
          <w:sz w:val="18"/>
          <w:szCs w:val="18"/>
        </w:rPr>
        <w:t>ie Auszubildenden des</w:t>
      </w:r>
      <w:r w:rsidR="00B5722F">
        <w:rPr>
          <w:rFonts w:ascii="Arial" w:hAnsi="Arial" w:cs="Arial"/>
          <w:sz w:val="18"/>
          <w:szCs w:val="18"/>
        </w:rPr>
        <w:t xml:space="preserve"> Sensor-</w:t>
      </w:r>
      <w:r w:rsidR="000D2E42">
        <w:rPr>
          <w:rFonts w:ascii="Arial" w:hAnsi="Arial" w:cs="Arial"/>
          <w:sz w:val="18"/>
          <w:szCs w:val="18"/>
        </w:rPr>
        <w:t xml:space="preserve"> und Automatisierungsspezialisten </w:t>
      </w:r>
      <w:r w:rsidR="00CA1E72">
        <w:rPr>
          <w:rFonts w:ascii="Arial" w:hAnsi="Arial" w:cs="Arial"/>
          <w:sz w:val="18"/>
          <w:szCs w:val="18"/>
        </w:rPr>
        <w:t>Balluff fertigen</w:t>
      </w:r>
      <w:r w:rsidR="00A06994">
        <w:rPr>
          <w:rFonts w:ascii="Arial" w:hAnsi="Arial" w:cs="Arial"/>
          <w:sz w:val="18"/>
          <w:szCs w:val="18"/>
        </w:rPr>
        <w:t xml:space="preserve"> jetzt</w:t>
      </w:r>
      <w:r w:rsidR="00CA1E72">
        <w:rPr>
          <w:rFonts w:ascii="Arial" w:hAnsi="Arial" w:cs="Arial"/>
          <w:sz w:val="18"/>
          <w:szCs w:val="18"/>
        </w:rPr>
        <w:t xml:space="preserve"> diese</w:t>
      </w:r>
      <w:r w:rsidR="00B5722F">
        <w:rPr>
          <w:rFonts w:ascii="Arial" w:hAnsi="Arial" w:cs="Arial"/>
          <w:sz w:val="18"/>
          <w:szCs w:val="18"/>
        </w:rPr>
        <w:t xml:space="preserve"> Gesichtsschilder</w:t>
      </w:r>
      <w:r w:rsidR="00AE6D49">
        <w:rPr>
          <w:rFonts w:ascii="Arial" w:hAnsi="Arial" w:cs="Arial"/>
          <w:sz w:val="18"/>
          <w:szCs w:val="18"/>
        </w:rPr>
        <w:t>*</w:t>
      </w:r>
      <w:r w:rsidR="00B5722F">
        <w:rPr>
          <w:rFonts w:ascii="Arial" w:hAnsi="Arial" w:cs="Arial"/>
          <w:sz w:val="18"/>
          <w:szCs w:val="18"/>
        </w:rPr>
        <w:t xml:space="preserve"> für </w:t>
      </w:r>
      <w:r w:rsidR="001D3109">
        <w:rPr>
          <w:rFonts w:ascii="Arial" w:hAnsi="Arial" w:cs="Arial"/>
          <w:sz w:val="18"/>
          <w:szCs w:val="18"/>
        </w:rPr>
        <w:t>Krankenhäuser</w:t>
      </w:r>
      <w:r w:rsidR="00B5722F">
        <w:rPr>
          <w:rFonts w:ascii="Arial" w:hAnsi="Arial" w:cs="Arial"/>
          <w:sz w:val="18"/>
          <w:szCs w:val="18"/>
        </w:rPr>
        <w:t xml:space="preserve"> der Umgebung</w:t>
      </w:r>
      <w:r w:rsidR="00C97C59">
        <w:rPr>
          <w:rFonts w:ascii="Arial" w:hAnsi="Arial" w:cs="Arial"/>
          <w:sz w:val="18"/>
          <w:szCs w:val="18"/>
        </w:rPr>
        <w:t xml:space="preserve">. </w:t>
      </w:r>
      <w:r w:rsidR="00635941">
        <w:rPr>
          <w:rFonts w:ascii="Arial" w:hAnsi="Arial" w:cs="Arial"/>
          <w:sz w:val="18"/>
          <w:szCs w:val="18"/>
        </w:rPr>
        <w:t>Mit dem</w:t>
      </w:r>
      <w:r w:rsidR="00E80C7C">
        <w:rPr>
          <w:rFonts w:ascii="Arial" w:hAnsi="Arial" w:cs="Arial"/>
          <w:sz w:val="18"/>
          <w:szCs w:val="18"/>
        </w:rPr>
        <w:t xml:space="preserve"> nötigen Sicherheitsabstand, </w:t>
      </w:r>
      <w:r w:rsidR="00635941">
        <w:rPr>
          <w:rFonts w:ascii="Arial" w:hAnsi="Arial" w:cs="Arial"/>
          <w:sz w:val="18"/>
          <w:szCs w:val="18"/>
        </w:rPr>
        <w:t xml:space="preserve">aber trotzdem „Hand in Hand“ </w:t>
      </w:r>
      <w:r w:rsidR="00E80C7C">
        <w:rPr>
          <w:rFonts w:ascii="Arial" w:hAnsi="Arial" w:cs="Arial"/>
          <w:sz w:val="18"/>
          <w:szCs w:val="18"/>
        </w:rPr>
        <w:t xml:space="preserve">arbeiten </w:t>
      </w:r>
      <w:r w:rsidR="008F34E9">
        <w:rPr>
          <w:rFonts w:ascii="Arial" w:hAnsi="Arial" w:cs="Arial"/>
          <w:sz w:val="18"/>
          <w:szCs w:val="18"/>
        </w:rPr>
        <w:t>aktuell</w:t>
      </w:r>
      <w:r w:rsidR="00E80C7C">
        <w:rPr>
          <w:rFonts w:ascii="Arial" w:hAnsi="Arial" w:cs="Arial"/>
          <w:sz w:val="18"/>
          <w:szCs w:val="18"/>
        </w:rPr>
        <w:t xml:space="preserve"> vier Azubis</w:t>
      </w:r>
      <w:r w:rsidR="008F34E9">
        <w:rPr>
          <w:rFonts w:ascii="Arial" w:hAnsi="Arial" w:cs="Arial"/>
          <w:sz w:val="18"/>
          <w:szCs w:val="18"/>
        </w:rPr>
        <w:t xml:space="preserve"> an den Masken</w:t>
      </w:r>
      <w:r w:rsidR="00E80C7C">
        <w:rPr>
          <w:rFonts w:ascii="Arial" w:hAnsi="Arial" w:cs="Arial"/>
          <w:sz w:val="18"/>
          <w:szCs w:val="18"/>
        </w:rPr>
        <w:t xml:space="preserve">. </w:t>
      </w:r>
      <w:r w:rsidR="00C97C59">
        <w:rPr>
          <w:rFonts w:ascii="Arial" w:hAnsi="Arial" w:cs="Arial"/>
          <w:sz w:val="18"/>
          <w:szCs w:val="18"/>
        </w:rPr>
        <w:t xml:space="preserve">Balluff Mitarbeiter </w:t>
      </w:r>
      <w:r w:rsidR="00E80C7C">
        <w:rPr>
          <w:rFonts w:ascii="Arial" w:hAnsi="Arial" w:cs="Arial"/>
          <w:sz w:val="18"/>
          <w:szCs w:val="18"/>
        </w:rPr>
        <w:t xml:space="preserve">Andreas Büchele, </w:t>
      </w:r>
      <w:r w:rsidR="00C97C59" w:rsidRPr="00C97C59">
        <w:rPr>
          <w:rFonts w:ascii="Arial" w:hAnsi="Arial" w:cs="Arial"/>
          <w:sz w:val="18"/>
          <w:szCs w:val="18"/>
        </w:rPr>
        <w:t>Vorarbeiter der Werkstatt</w:t>
      </w:r>
      <w:r w:rsidR="00B9199F">
        <w:rPr>
          <w:rFonts w:ascii="Arial" w:hAnsi="Arial" w:cs="Arial"/>
          <w:sz w:val="18"/>
          <w:szCs w:val="18"/>
        </w:rPr>
        <w:t xml:space="preserve"> für Betriebsmittel und Werkzeugbau</w:t>
      </w:r>
      <w:r w:rsidR="00C97C59" w:rsidRPr="00C97C59">
        <w:rPr>
          <w:rFonts w:ascii="Arial" w:hAnsi="Arial" w:cs="Arial"/>
          <w:sz w:val="18"/>
          <w:szCs w:val="18"/>
        </w:rPr>
        <w:t>,</w:t>
      </w:r>
      <w:r w:rsidR="00C97C59">
        <w:rPr>
          <w:rFonts w:ascii="Arial" w:hAnsi="Arial" w:cs="Arial"/>
          <w:sz w:val="18"/>
          <w:szCs w:val="18"/>
        </w:rPr>
        <w:t xml:space="preserve"> </w:t>
      </w:r>
      <w:r w:rsidR="00E80C7C">
        <w:rPr>
          <w:rFonts w:ascii="Arial" w:hAnsi="Arial" w:cs="Arial"/>
          <w:sz w:val="18"/>
          <w:szCs w:val="18"/>
        </w:rPr>
        <w:t>initiierte die Aktion: „</w:t>
      </w:r>
      <w:r w:rsidR="00C97C59">
        <w:rPr>
          <w:rFonts w:ascii="Arial" w:hAnsi="Arial" w:cs="Arial"/>
          <w:sz w:val="18"/>
          <w:szCs w:val="18"/>
        </w:rPr>
        <w:t xml:space="preserve">Wir sind stolz, dass wir </w:t>
      </w:r>
      <w:r w:rsidR="005C76A4">
        <w:rPr>
          <w:rFonts w:ascii="Arial" w:hAnsi="Arial" w:cs="Arial"/>
          <w:sz w:val="18"/>
          <w:szCs w:val="18"/>
        </w:rPr>
        <w:t xml:space="preserve">gemeinsam </w:t>
      </w:r>
      <w:r w:rsidR="008F34E9">
        <w:rPr>
          <w:rFonts w:ascii="Arial" w:hAnsi="Arial" w:cs="Arial"/>
          <w:sz w:val="18"/>
          <w:szCs w:val="18"/>
        </w:rPr>
        <w:t xml:space="preserve">mit unseren Auszubildenden </w:t>
      </w:r>
      <w:r w:rsidR="005C76A4">
        <w:rPr>
          <w:rFonts w:ascii="Arial" w:hAnsi="Arial" w:cs="Arial"/>
          <w:sz w:val="18"/>
          <w:szCs w:val="18"/>
        </w:rPr>
        <w:t>helfen können</w:t>
      </w:r>
      <w:r w:rsidR="00C97C59">
        <w:rPr>
          <w:rFonts w:ascii="Arial" w:hAnsi="Arial" w:cs="Arial"/>
          <w:sz w:val="18"/>
          <w:szCs w:val="18"/>
        </w:rPr>
        <w:t>.“</w:t>
      </w:r>
      <w:r w:rsidR="00E80C7C">
        <w:rPr>
          <w:rFonts w:ascii="Arial" w:hAnsi="Arial" w:cs="Arial"/>
          <w:sz w:val="18"/>
          <w:szCs w:val="18"/>
        </w:rPr>
        <w:t xml:space="preserve"> </w:t>
      </w:r>
    </w:p>
    <w:p w14:paraId="7954DDB3" w14:textId="4924D35C" w:rsidR="009E2079" w:rsidRDefault="009E2079" w:rsidP="00EF2EDF">
      <w:pPr>
        <w:spacing w:line="260" w:lineRule="atLeast"/>
        <w:rPr>
          <w:rFonts w:ascii="Arial" w:hAnsi="Arial" w:cs="Arial"/>
          <w:sz w:val="18"/>
          <w:szCs w:val="18"/>
        </w:rPr>
      </w:pPr>
    </w:p>
    <w:p w14:paraId="246C68F2" w14:textId="188545A8" w:rsidR="00A6262B" w:rsidRDefault="00CA1E72" w:rsidP="00A6262B">
      <w:pPr>
        <w:spacing w:line="260" w:lineRule="atLeast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Gewissenhaftes Arbeiten</w:t>
      </w:r>
      <w:r w:rsidR="009E2079">
        <w:rPr>
          <w:rFonts w:ascii="Arial" w:hAnsi="Arial" w:cs="Arial"/>
          <w:sz w:val="18"/>
          <w:szCs w:val="18"/>
        </w:rPr>
        <w:br/>
      </w:r>
      <w:r w:rsidR="001E0AE5">
        <w:rPr>
          <w:rFonts w:ascii="Arial" w:hAnsi="Arial" w:cs="Arial"/>
          <w:sz w:val="18"/>
          <w:szCs w:val="18"/>
        </w:rPr>
        <w:t>Bei de</w:t>
      </w:r>
      <w:r w:rsidR="009F747D">
        <w:rPr>
          <w:rFonts w:ascii="Arial" w:hAnsi="Arial" w:cs="Arial"/>
          <w:sz w:val="18"/>
          <w:szCs w:val="18"/>
        </w:rPr>
        <w:t>r</w:t>
      </w:r>
      <w:r w:rsidR="001E0AE5">
        <w:rPr>
          <w:rFonts w:ascii="Arial" w:hAnsi="Arial" w:cs="Arial"/>
          <w:sz w:val="18"/>
          <w:szCs w:val="18"/>
        </w:rPr>
        <w:t xml:space="preserve"> Ausbildung zum Industriemechaniker </w:t>
      </w:r>
      <w:r w:rsidR="009F747D">
        <w:rPr>
          <w:rFonts w:ascii="Arial" w:hAnsi="Arial" w:cs="Arial"/>
          <w:sz w:val="18"/>
          <w:szCs w:val="18"/>
        </w:rPr>
        <w:t xml:space="preserve">oder </w:t>
      </w:r>
      <w:r w:rsidR="008F34E9">
        <w:rPr>
          <w:rFonts w:ascii="Arial" w:hAnsi="Arial" w:cs="Arial"/>
          <w:sz w:val="18"/>
          <w:szCs w:val="18"/>
        </w:rPr>
        <w:t xml:space="preserve">Mechatroniker </w:t>
      </w:r>
      <w:r w:rsidR="001E0AE5">
        <w:rPr>
          <w:rFonts w:ascii="Arial" w:hAnsi="Arial" w:cs="Arial"/>
          <w:sz w:val="18"/>
          <w:szCs w:val="18"/>
        </w:rPr>
        <w:t>müssen die Balluff Mitarbeiter</w:t>
      </w:r>
      <w:r w:rsidR="00635941">
        <w:rPr>
          <w:rFonts w:ascii="Arial" w:hAnsi="Arial" w:cs="Arial"/>
          <w:sz w:val="18"/>
          <w:szCs w:val="18"/>
        </w:rPr>
        <w:t xml:space="preserve"> </w:t>
      </w:r>
      <w:r w:rsidR="001E0AE5">
        <w:rPr>
          <w:rFonts w:ascii="Arial" w:hAnsi="Arial" w:cs="Arial"/>
          <w:sz w:val="18"/>
          <w:szCs w:val="18"/>
        </w:rPr>
        <w:t>unter anderem</w:t>
      </w:r>
      <w:r w:rsidR="008F34E9">
        <w:rPr>
          <w:rFonts w:ascii="Arial" w:hAnsi="Arial" w:cs="Arial"/>
          <w:sz w:val="18"/>
          <w:szCs w:val="18"/>
        </w:rPr>
        <w:t xml:space="preserve"> korrekt Sägen, Fräsen und Montieren lernen – allesamt </w:t>
      </w:r>
      <w:r w:rsidR="005C76A4">
        <w:rPr>
          <w:rFonts w:ascii="Arial" w:hAnsi="Arial" w:cs="Arial"/>
          <w:sz w:val="18"/>
          <w:szCs w:val="18"/>
        </w:rPr>
        <w:t xml:space="preserve">Fähigkeiten, die </w:t>
      </w:r>
      <w:r w:rsidR="008F34E9">
        <w:rPr>
          <w:rFonts w:ascii="Arial" w:hAnsi="Arial" w:cs="Arial"/>
          <w:sz w:val="18"/>
          <w:szCs w:val="18"/>
        </w:rPr>
        <w:t xml:space="preserve">auch für </w:t>
      </w:r>
      <w:r w:rsidR="005E483A" w:rsidRPr="005E483A">
        <w:rPr>
          <w:rFonts w:ascii="Arial" w:hAnsi="Arial" w:cs="Arial"/>
          <w:sz w:val="18"/>
          <w:szCs w:val="18"/>
        </w:rPr>
        <w:t xml:space="preserve">die </w:t>
      </w:r>
      <w:r w:rsidR="008F34E9">
        <w:rPr>
          <w:rFonts w:ascii="Arial" w:hAnsi="Arial" w:cs="Arial"/>
          <w:sz w:val="18"/>
          <w:szCs w:val="18"/>
        </w:rPr>
        <w:t xml:space="preserve">Fertigung eines Gesichtsschildes erforderlich </w:t>
      </w:r>
      <w:r w:rsidR="005C76A4">
        <w:rPr>
          <w:rFonts w:ascii="Arial" w:hAnsi="Arial" w:cs="Arial"/>
          <w:sz w:val="18"/>
          <w:szCs w:val="18"/>
        </w:rPr>
        <w:t>sind</w:t>
      </w:r>
      <w:r w:rsidR="008F34E9">
        <w:rPr>
          <w:rFonts w:ascii="Arial" w:hAnsi="Arial" w:cs="Arial"/>
          <w:sz w:val="18"/>
          <w:szCs w:val="18"/>
        </w:rPr>
        <w:t xml:space="preserve">. </w:t>
      </w:r>
      <w:r w:rsidR="005C76A4">
        <w:rPr>
          <w:rFonts w:ascii="Arial" w:hAnsi="Arial" w:cs="Arial"/>
          <w:sz w:val="18"/>
          <w:szCs w:val="18"/>
        </w:rPr>
        <w:t xml:space="preserve">So kann die Fertigung der Masken auch optimal in die eigentlichen Ausbildungsinhalte integriert werden. </w:t>
      </w:r>
      <w:r w:rsidR="008F34E9">
        <w:rPr>
          <w:rFonts w:ascii="Arial" w:hAnsi="Arial" w:cs="Arial"/>
          <w:sz w:val="18"/>
          <w:szCs w:val="18"/>
        </w:rPr>
        <w:t>Während der verschieden</w:t>
      </w:r>
      <w:r w:rsidR="005C76A4">
        <w:rPr>
          <w:rFonts w:ascii="Arial" w:hAnsi="Arial" w:cs="Arial"/>
          <w:sz w:val="18"/>
          <w:szCs w:val="18"/>
        </w:rPr>
        <w:t>en</w:t>
      </w:r>
      <w:r w:rsidR="008F34E9">
        <w:rPr>
          <w:rFonts w:ascii="Arial" w:hAnsi="Arial" w:cs="Arial"/>
          <w:sz w:val="18"/>
          <w:szCs w:val="18"/>
        </w:rPr>
        <w:t xml:space="preserve"> Arbeitsgänge wechseln die Azubis in einem rollierenden System durch, so arbeiten sie konzentriert und vor allem gewissenhaft.</w:t>
      </w:r>
      <w:r w:rsidR="00CF0938">
        <w:rPr>
          <w:rFonts w:ascii="Arial" w:hAnsi="Arial" w:cs="Arial"/>
          <w:sz w:val="18"/>
          <w:szCs w:val="18"/>
        </w:rPr>
        <w:t xml:space="preserve"> </w:t>
      </w:r>
      <w:r w:rsidR="005C76A4">
        <w:rPr>
          <w:rFonts w:ascii="Arial" w:hAnsi="Arial" w:cs="Arial"/>
          <w:sz w:val="18"/>
          <w:szCs w:val="18"/>
        </w:rPr>
        <w:t xml:space="preserve">Am </w:t>
      </w:r>
      <w:r w:rsidR="00B9199F">
        <w:rPr>
          <w:rFonts w:ascii="Arial" w:hAnsi="Arial" w:cs="Arial"/>
          <w:sz w:val="18"/>
          <w:szCs w:val="18"/>
        </w:rPr>
        <w:t>28</w:t>
      </w:r>
      <w:r w:rsidR="005C76A4">
        <w:rPr>
          <w:rFonts w:ascii="Arial" w:hAnsi="Arial" w:cs="Arial"/>
          <w:sz w:val="18"/>
          <w:szCs w:val="18"/>
        </w:rPr>
        <w:t>. April</w:t>
      </w:r>
      <w:r w:rsidR="004C4900">
        <w:rPr>
          <w:rFonts w:ascii="Arial" w:hAnsi="Arial" w:cs="Arial"/>
          <w:sz w:val="18"/>
          <w:szCs w:val="18"/>
        </w:rPr>
        <w:t xml:space="preserve"> überreichten </w:t>
      </w:r>
      <w:r w:rsidR="004C4900" w:rsidRPr="004C4900">
        <w:rPr>
          <w:rFonts w:ascii="Arial" w:hAnsi="Arial" w:cs="Arial"/>
          <w:sz w:val="18"/>
          <w:szCs w:val="18"/>
        </w:rPr>
        <w:t>Andreas Büch</w:t>
      </w:r>
      <w:r w:rsidR="00A06994">
        <w:rPr>
          <w:rFonts w:ascii="Arial" w:hAnsi="Arial" w:cs="Arial"/>
          <w:sz w:val="18"/>
          <w:szCs w:val="18"/>
        </w:rPr>
        <w:t>e</w:t>
      </w:r>
      <w:r w:rsidR="004C4900" w:rsidRPr="004C4900">
        <w:rPr>
          <w:rFonts w:ascii="Arial" w:hAnsi="Arial" w:cs="Arial"/>
          <w:sz w:val="18"/>
          <w:szCs w:val="18"/>
        </w:rPr>
        <w:t>le und Geschäftsführer Florian Hermle</w:t>
      </w:r>
      <w:r w:rsidR="004C4900">
        <w:rPr>
          <w:rFonts w:ascii="Arial" w:hAnsi="Arial" w:cs="Arial"/>
          <w:sz w:val="18"/>
          <w:szCs w:val="18"/>
        </w:rPr>
        <w:t xml:space="preserve"> die erste Ladung an die medius </w:t>
      </w:r>
      <w:r w:rsidR="0019097C">
        <w:rPr>
          <w:rFonts w:ascii="Arial" w:hAnsi="Arial" w:cs="Arial"/>
          <w:sz w:val="18"/>
          <w:szCs w:val="18"/>
        </w:rPr>
        <w:t>Klinik Ostfildern-Ruit</w:t>
      </w:r>
      <w:r w:rsidR="004C4900">
        <w:rPr>
          <w:rFonts w:ascii="Arial" w:hAnsi="Arial" w:cs="Arial"/>
          <w:sz w:val="18"/>
          <w:szCs w:val="18"/>
        </w:rPr>
        <w:t xml:space="preserve">. </w:t>
      </w:r>
      <w:r w:rsidR="00A6262B">
        <w:rPr>
          <w:rFonts w:ascii="Arial" w:hAnsi="Arial" w:cs="Arial"/>
          <w:bCs/>
          <w:sz w:val="18"/>
          <w:szCs w:val="18"/>
        </w:rPr>
        <w:t>„Es war schön zu sehen, wie dankbar das Krankenhaus-Personal für</w:t>
      </w:r>
      <w:r w:rsidR="004C4900">
        <w:rPr>
          <w:rFonts w:ascii="Arial" w:hAnsi="Arial" w:cs="Arial"/>
          <w:bCs/>
          <w:sz w:val="18"/>
          <w:szCs w:val="18"/>
        </w:rPr>
        <w:t xml:space="preserve"> die Masken war</w:t>
      </w:r>
      <w:r w:rsidR="00A6262B">
        <w:rPr>
          <w:rFonts w:ascii="Arial" w:hAnsi="Arial" w:cs="Arial"/>
          <w:bCs/>
          <w:sz w:val="18"/>
          <w:szCs w:val="18"/>
        </w:rPr>
        <w:t>.</w:t>
      </w:r>
      <w:r w:rsidR="004C4900">
        <w:rPr>
          <w:rFonts w:ascii="Arial" w:hAnsi="Arial" w:cs="Arial"/>
          <w:bCs/>
          <w:sz w:val="18"/>
          <w:szCs w:val="18"/>
        </w:rPr>
        <w:t xml:space="preserve"> Da sieht man direkt, wie sich unsere Arbeit auszahlt“, so Büchele.</w:t>
      </w:r>
      <w:r w:rsidR="00A6262B">
        <w:rPr>
          <w:rFonts w:ascii="Arial" w:hAnsi="Arial" w:cs="Arial"/>
          <w:bCs/>
          <w:sz w:val="18"/>
          <w:szCs w:val="18"/>
        </w:rPr>
        <w:t xml:space="preserve"> </w:t>
      </w:r>
      <w:r w:rsidR="005C76A4">
        <w:rPr>
          <w:rFonts w:ascii="Arial" w:hAnsi="Arial" w:cs="Arial"/>
          <w:bCs/>
          <w:sz w:val="18"/>
          <w:szCs w:val="18"/>
        </w:rPr>
        <w:t xml:space="preserve">Insgesamt stellen die Azubis </w:t>
      </w:r>
      <w:r w:rsidR="007C6AED">
        <w:rPr>
          <w:rFonts w:ascii="Arial" w:hAnsi="Arial" w:cs="Arial"/>
          <w:bCs/>
          <w:sz w:val="18"/>
          <w:szCs w:val="18"/>
        </w:rPr>
        <w:t xml:space="preserve">rund </w:t>
      </w:r>
      <w:r w:rsidR="005C76A4">
        <w:rPr>
          <w:rFonts w:ascii="Arial" w:hAnsi="Arial" w:cs="Arial"/>
          <w:bCs/>
          <w:sz w:val="18"/>
          <w:szCs w:val="18"/>
        </w:rPr>
        <w:t>1.500 Schildmasken</w:t>
      </w:r>
      <w:r w:rsidR="005C76A4" w:rsidDel="005C76A4">
        <w:rPr>
          <w:rFonts w:ascii="Arial" w:hAnsi="Arial" w:cs="Arial"/>
          <w:bCs/>
          <w:sz w:val="18"/>
          <w:szCs w:val="18"/>
        </w:rPr>
        <w:t xml:space="preserve"> </w:t>
      </w:r>
      <w:r w:rsidR="005C76A4">
        <w:rPr>
          <w:rFonts w:ascii="Arial" w:hAnsi="Arial" w:cs="Arial"/>
          <w:bCs/>
          <w:sz w:val="18"/>
          <w:szCs w:val="18"/>
        </w:rPr>
        <w:t xml:space="preserve">her. Auch </w:t>
      </w:r>
      <w:r w:rsidR="00A6262B" w:rsidRPr="00A474DB">
        <w:rPr>
          <w:rFonts w:ascii="Arial" w:hAnsi="Arial" w:cs="Arial"/>
          <w:bCs/>
          <w:sz w:val="18"/>
          <w:szCs w:val="18"/>
        </w:rPr>
        <w:t>das Marienhospital Stuttgart</w:t>
      </w:r>
      <w:r w:rsidR="005C76A4">
        <w:rPr>
          <w:rFonts w:ascii="Arial" w:hAnsi="Arial" w:cs="Arial"/>
          <w:bCs/>
          <w:sz w:val="18"/>
          <w:szCs w:val="18"/>
        </w:rPr>
        <w:t xml:space="preserve"> </w:t>
      </w:r>
      <w:r w:rsidR="007C6AED">
        <w:rPr>
          <w:rFonts w:ascii="Arial" w:hAnsi="Arial" w:cs="Arial"/>
          <w:bCs/>
          <w:sz w:val="18"/>
          <w:szCs w:val="18"/>
        </w:rPr>
        <w:t>erhielt Schildmasken. Lutz Hüther, Leiter Logistik des Marienhospitals, bedankte sich im Namen seiner Kollegen für die wertvolle Unterstützung durch Balluff.</w:t>
      </w:r>
    </w:p>
    <w:p w14:paraId="4BCDEC1D" w14:textId="2C482BE7" w:rsidR="006B0AD4" w:rsidRDefault="006B0AD4" w:rsidP="00A6262B">
      <w:pPr>
        <w:spacing w:line="260" w:lineRule="atLeast"/>
        <w:rPr>
          <w:rFonts w:ascii="Arial" w:hAnsi="Arial" w:cs="Arial"/>
          <w:bCs/>
          <w:sz w:val="18"/>
          <w:szCs w:val="18"/>
        </w:rPr>
      </w:pPr>
    </w:p>
    <w:p w14:paraId="67C90E23" w14:textId="582E40A9" w:rsidR="006B0AD4" w:rsidRPr="009E1DAC" w:rsidRDefault="00776881" w:rsidP="00A6262B">
      <w:pPr>
        <w:spacing w:line="260" w:lineRule="atLeast"/>
        <w:rPr>
          <w:rFonts w:ascii="Arial" w:hAnsi="Arial" w:cs="Arial"/>
          <w:b/>
          <w:bCs/>
          <w:sz w:val="18"/>
          <w:szCs w:val="18"/>
        </w:rPr>
      </w:pPr>
      <w:r w:rsidRPr="009E1DAC">
        <w:rPr>
          <w:rFonts w:ascii="Arial" w:hAnsi="Arial" w:cs="Arial"/>
          <w:b/>
          <w:bCs/>
          <w:sz w:val="18"/>
          <w:szCs w:val="18"/>
        </w:rPr>
        <w:t>Soziale Einrichtungen unterstützen</w:t>
      </w:r>
    </w:p>
    <w:p w14:paraId="21D88293" w14:textId="253F7DE9" w:rsidR="006B0AD4" w:rsidRPr="004C4900" w:rsidRDefault="00B36E79" w:rsidP="00B36E79">
      <w:pPr>
        <w:spacing w:line="260" w:lineRule="atLeast"/>
        <w:rPr>
          <w:rFonts w:ascii="Arial" w:hAnsi="Arial" w:cs="Arial"/>
          <w:bCs/>
          <w:sz w:val="18"/>
          <w:szCs w:val="18"/>
        </w:rPr>
      </w:pPr>
      <w:r w:rsidRPr="009E1DAC">
        <w:rPr>
          <w:rFonts w:ascii="Arial" w:hAnsi="Arial" w:cs="Arial"/>
          <w:bCs/>
          <w:sz w:val="18"/>
          <w:szCs w:val="18"/>
        </w:rPr>
        <w:t xml:space="preserve">Außerdem spendete das Familienunternehmen 150 Gesichtsschilder an die Margarete-Steiff-Schule in Stuttgart. „Viele unserer Schüler sind </w:t>
      </w:r>
      <w:proofErr w:type="spellStart"/>
      <w:r w:rsidRPr="009E1DAC">
        <w:rPr>
          <w:rFonts w:ascii="Arial" w:hAnsi="Arial" w:cs="Arial"/>
          <w:bCs/>
          <w:sz w:val="18"/>
          <w:szCs w:val="18"/>
        </w:rPr>
        <w:t>schwerst</w:t>
      </w:r>
      <w:proofErr w:type="spellEnd"/>
      <w:r w:rsidRPr="009E1DAC">
        <w:rPr>
          <w:rFonts w:ascii="Arial" w:hAnsi="Arial" w:cs="Arial"/>
          <w:bCs/>
          <w:sz w:val="18"/>
          <w:szCs w:val="18"/>
        </w:rPr>
        <w:t xml:space="preserve"> mehrfach behindert. Das heißt, dass </w:t>
      </w:r>
      <w:r w:rsidR="00E96093" w:rsidRPr="009E1DAC">
        <w:rPr>
          <w:rFonts w:ascii="Arial" w:hAnsi="Arial" w:cs="Arial"/>
          <w:bCs/>
          <w:sz w:val="18"/>
          <w:szCs w:val="18"/>
        </w:rPr>
        <w:t>sie</w:t>
      </w:r>
      <w:r w:rsidRPr="009E1DAC">
        <w:rPr>
          <w:rFonts w:ascii="Arial" w:hAnsi="Arial" w:cs="Arial"/>
          <w:bCs/>
          <w:sz w:val="18"/>
          <w:szCs w:val="18"/>
        </w:rPr>
        <w:t xml:space="preserve"> </w:t>
      </w:r>
      <w:r w:rsidR="00E96093" w:rsidRPr="009E1DAC">
        <w:rPr>
          <w:rFonts w:ascii="Arial" w:hAnsi="Arial" w:cs="Arial"/>
          <w:bCs/>
          <w:sz w:val="18"/>
          <w:szCs w:val="18"/>
        </w:rPr>
        <w:t xml:space="preserve">zum Beispiel beim </w:t>
      </w:r>
      <w:r w:rsidR="00F27E94" w:rsidRPr="009E1DAC">
        <w:rPr>
          <w:rFonts w:ascii="Arial" w:hAnsi="Arial" w:cs="Arial"/>
          <w:bCs/>
          <w:sz w:val="18"/>
          <w:szCs w:val="18"/>
        </w:rPr>
        <w:t>Essen</w:t>
      </w:r>
      <w:r w:rsidR="00E96093" w:rsidRPr="009E1DAC">
        <w:rPr>
          <w:rFonts w:ascii="Arial" w:hAnsi="Arial" w:cs="Arial"/>
          <w:bCs/>
          <w:sz w:val="18"/>
          <w:szCs w:val="18"/>
        </w:rPr>
        <w:t xml:space="preserve"> oder Wickeln vollständig </w:t>
      </w:r>
      <w:r w:rsidRPr="009E1DAC">
        <w:rPr>
          <w:rFonts w:ascii="Arial" w:hAnsi="Arial" w:cs="Arial"/>
          <w:bCs/>
          <w:sz w:val="18"/>
          <w:szCs w:val="18"/>
        </w:rPr>
        <w:t xml:space="preserve">auf </w:t>
      </w:r>
      <w:r w:rsidR="00E96093" w:rsidRPr="009E1DAC">
        <w:rPr>
          <w:rFonts w:ascii="Arial" w:hAnsi="Arial" w:cs="Arial"/>
          <w:bCs/>
          <w:sz w:val="18"/>
          <w:szCs w:val="18"/>
        </w:rPr>
        <w:t xml:space="preserve">unsere Hilfe angewiesen sind. </w:t>
      </w:r>
      <w:r w:rsidRPr="009E1DAC">
        <w:rPr>
          <w:rFonts w:ascii="Arial" w:hAnsi="Arial" w:cs="Arial"/>
          <w:bCs/>
          <w:sz w:val="18"/>
          <w:szCs w:val="18"/>
        </w:rPr>
        <w:t>Wir haben</w:t>
      </w:r>
      <w:r w:rsidR="00E96093" w:rsidRPr="009E1DAC">
        <w:rPr>
          <w:rFonts w:ascii="Arial" w:hAnsi="Arial" w:cs="Arial"/>
          <w:bCs/>
          <w:sz w:val="18"/>
          <w:szCs w:val="18"/>
        </w:rPr>
        <w:t xml:space="preserve"> also sehr engen Körperkontakt“, erklärt eine Mitarbeiterin der Schule</w:t>
      </w:r>
      <w:r w:rsidR="00757E9D" w:rsidRPr="009E1DAC">
        <w:rPr>
          <w:rFonts w:ascii="Arial" w:hAnsi="Arial" w:cs="Arial"/>
          <w:bCs/>
          <w:sz w:val="18"/>
          <w:szCs w:val="18"/>
        </w:rPr>
        <w:t>. „</w:t>
      </w:r>
      <w:r w:rsidRPr="009E1DAC">
        <w:rPr>
          <w:rFonts w:ascii="Arial" w:hAnsi="Arial" w:cs="Arial"/>
          <w:bCs/>
          <w:sz w:val="18"/>
          <w:szCs w:val="18"/>
        </w:rPr>
        <w:t xml:space="preserve">Masken </w:t>
      </w:r>
      <w:r w:rsidR="00757E9D" w:rsidRPr="009E1DAC">
        <w:rPr>
          <w:rFonts w:ascii="Arial" w:hAnsi="Arial" w:cs="Arial"/>
          <w:bCs/>
          <w:sz w:val="18"/>
          <w:szCs w:val="18"/>
        </w:rPr>
        <w:t>können die Schüler nicht</w:t>
      </w:r>
      <w:bookmarkStart w:id="0" w:name="_GoBack"/>
      <w:bookmarkEnd w:id="0"/>
      <w:r w:rsidR="00757E9D" w:rsidRPr="009E1DAC">
        <w:rPr>
          <w:rFonts w:ascii="Arial" w:hAnsi="Arial" w:cs="Arial"/>
          <w:bCs/>
          <w:sz w:val="18"/>
          <w:szCs w:val="18"/>
        </w:rPr>
        <w:t xml:space="preserve"> </w:t>
      </w:r>
      <w:r w:rsidRPr="009E1DAC">
        <w:rPr>
          <w:rFonts w:ascii="Arial" w:hAnsi="Arial" w:cs="Arial"/>
          <w:bCs/>
          <w:sz w:val="18"/>
          <w:szCs w:val="18"/>
        </w:rPr>
        <w:t>tragen</w:t>
      </w:r>
      <w:r w:rsidR="00757E9D" w:rsidRPr="009E1DAC">
        <w:rPr>
          <w:rFonts w:ascii="Arial" w:hAnsi="Arial" w:cs="Arial"/>
          <w:bCs/>
          <w:sz w:val="18"/>
          <w:szCs w:val="18"/>
        </w:rPr>
        <w:t xml:space="preserve">, gleichzeitig sind sie auf </w:t>
      </w:r>
      <w:r w:rsidRPr="009E1DAC">
        <w:rPr>
          <w:rFonts w:ascii="Arial" w:hAnsi="Arial" w:cs="Arial"/>
          <w:bCs/>
          <w:sz w:val="18"/>
          <w:szCs w:val="18"/>
        </w:rPr>
        <w:t>unse</w:t>
      </w:r>
      <w:r w:rsidR="00757E9D" w:rsidRPr="009E1DAC">
        <w:rPr>
          <w:rFonts w:ascii="Arial" w:hAnsi="Arial" w:cs="Arial"/>
          <w:bCs/>
          <w:sz w:val="18"/>
          <w:szCs w:val="18"/>
        </w:rPr>
        <w:t>re Mimik und Gestik angewiesen, das heißt</w:t>
      </w:r>
      <w:r w:rsidR="006F7B97" w:rsidRPr="009E1DAC">
        <w:rPr>
          <w:rFonts w:ascii="Arial" w:hAnsi="Arial" w:cs="Arial"/>
          <w:bCs/>
          <w:sz w:val="18"/>
          <w:szCs w:val="18"/>
        </w:rPr>
        <w:t>,</w:t>
      </w:r>
      <w:r w:rsidR="00757E9D" w:rsidRPr="009E1DAC">
        <w:rPr>
          <w:rFonts w:ascii="Arial" w:hAnsi="Arial" w:cs="Arial"/>
          <w:bCs/>
          <w:sz w:val="18"/>
          <w:szCs w:val="18"/>
        </w:rPr>
        <w:t xml:space="preserve"> die Gesichtsschilder kommen wie gerufen.“ </w:t>
      </w:r>
      <w:r w:rsidRPr="009E1DAC">
        <w:rPr>
          <w:rFonts w:ascii="Arial" w:hAnsi="Arial" w:cs="Arial"/>
          <w:bCs/>
          <w:sz w:val="18"/>
          <w:szCs w:val="18"/>
        </w:rPr>
        <w:t xml:space="preserve">Darüber hinaus </w:t>
      </w:r>
      <w:r w:rsidR="00DA6D7E" w:rsidRPr="009E1DAC">
        <w:rPr>
          <w:rFonts w:ascii="Arial" w:hAnsi="Arial" w:cs="Arial"/>
          <w:bCs/>
          <w:sz w:val="18"/>
          <w:szCs w:val="18"/>
        </w:rPr>
        <w:t xml:space="preserve">konnten sich auch </w:t>
      </w:r>
      <w:r w:rsidR="006C2C17" w:rsidRPr="009E1DAC">
        <w:rPr>
          <w:rFonts w:ascii="Arial" w:hAnsi="Arial" w:cs="Arial"/>
          <w:bCs/>
          <w:sz w:val="18"/>
          <w:szCs w:val="18"/>
        </w:rPr>
        <w:t xml:space="preserve">zahlreiche </w:t>
      </w:r>
      <w:r w:rsidR="00DA6D7E" w:rsidRPr="009E1DAC">
        <w:rPr>
          <w:rFonts w:ascii="Arial" w:hAnsi="Arial" w:cs="Arial"/>
          <w:bCs/>
          <w:sz w:val="18"/>
          <w:szCs w:val="18"/>
        </w:rPr>
        <w:t>Neuhäuser Einrichtungen</w:t>
      </w:r>
      <w:r w:rsidR="006C2C17" w:rsidRPr="009E1DAC">
        <w:rPr>
          <w:rFonts w:ascii="Arial" w:hAnsi="Arial" w:cs="Arial"/>
          <w:bCs/>
          <w:sz w:val="18"/>
          <w:szCs w:val="18"/>
        </w:rPr>
        <w:t>, unter anderem</w:t>
      </w:r>
      <w:r w:rsidR="00DA6D7E" w:rsidRPr="009E1DAC">
        <w:rPr>
          <w:rFonts w:ascii="Arial" w:hAnsi="Arial" w:cs="Arial"/>
          <w:bCs/>
          <w:sz w:val="18"/>
          <w:szCs w:val="18"/>
        </w:rPr>
        <w:t xml:space="preserve"> </w:t>
      </w:r>
      <w:r w:rsidR="00C619FE" w:rsidRPr="009E1DAC">
        <w:rPr>
          <w:rFonts w:ascii="Arial" w:hAnsi="Arial" w:cs="Arial"/>
          <w:bCs/>
          <w:sz w:val="18"/>
          <w:szCs w:val="18"/>
        </w:rPr>
        <w:t>die Altenpflege Görgens GmbH oder die Kindertagesstätte St. Elisabeth</w:t>
      </w:r>
      <w:r w:rsidR="006C2C17" w:rsidRPr="009E1DAC">
        <w:rPr>
          <w:rFonts w:ascii="Arial" w:hAnsi="Arial" w:cs="Arial"/>
          <w:bCs/>
          <w:sz w:val="18"/>
          <w:szCs w:val="18"/>
        </w:rPr>
        <w:t>,</w:t>
      </w:r>
      <w:r w:rsidR="00C619FE" w:rsidRPr="009E1DAC">
        <w:rPr>
          <w:rFonts w:ascii="Arial" w:hAnsi="Arial" w:cs="Arial"/>
          <w:bCs/>
          <w:sz w:val="18"/>
          <w:szCs w:val="18"/>
        </w:rPr>
        <w:t xml:space="preserve"> </w:t>
      </w:r>
      <w:r w:rsidR="00DA6D7E" w:rsidRPr="009E1DAC">
        <w:rPr>
          <w:rFonts w:ascii="Arial" w:hAnsi="Arial" w:cs="Arial"/>
          <w:bCs/>
          <w:sz w:val="18"/>
          <w:szCs w:val="18"/>
        </w:rPr>
        <w:t>über</w:t>
      </w:r>
      <w:r w:rsidRPr="009E1DAC">
        <w:rPr>
          <w:rFonts w:ascii="Arial" w:hAnsi="Arial" w:cs="Arial"/>
          <w:bCs/>
          <w:sz w:val="18"/>
          <w:szCs w:val="18"/>
        </w:rPr>
        <w:t xml:space="preserve"> </w:t>
      </w:r>
      <w:r w:rsidR="00DA6D7E" w:rsidRPr="009E1DAC">
        <w:rPr>
          <w:rFonts w:ascii="Arial" w:hAnsi="Arial" w:cs="Arial"/>
          <w:bCs/>
          <w:sz w:val="18"/>
          <w:szCs w:val="18"/>
        </w:rPr>
        <w:t xml:space="preserve">insgesamt </w:t>
      </w:r>
      <w:r w:rsidRPr="009E1DAC">
        <w:rPr>
          <w:rFonts w:ascii="Arial" w:hAnsi="Arial" w:cs="Arial"/>
          <w:bCs/>
          <w:sz w:val="18"/>
          <w:szCs w:val="18"/>
        </w:rPr>
        <w:t xml:space="preserve">300 </w:t>
      </w:r>
      <w:r w:rsidR="00C619FE" w:rsidRPr="009E1DAC">
        <w:rPr>
          <w:rFonts w:ascii="Arial" w:hAnsi="Arial" w:cs="Arial"/>
          <w:bCs/>
          <w:sz w:val="18"/>
          <w:szCs w:val="18"/>
        </w:rPr>
        <w:t>Gesichtsschilder freuen</w:t>
      </w:r>
      <w:r w:rsidRPr="009E1DAC">
        <w:rPr>
          <w:rFonts w:ascii="Arial" w:hAnsi="Arial" w:cs="Arial"/>
          <w:bCs/>
          <w:sz w:val="18"/>
          <w:szCs w:val="18"/>
        </w:rPr>
        <w:t xml:space="preserve">. </w:t>
      </w:r>
      <w:r w:rsidR="00C619FE" w:rsidRPr="009E1DAC">
        <w:rPr>
          <w:rFonts w:ascii="Arial" w:hAnsi="Arial" w:cs="Arial"/>
          <w:bCs/>
          <w:sz w:val="18"/>
          <w:szCs w:val="18"/>
        </w:rPr>
        <w:t xml:space="preserve">Uwe Schwartz, Amtsleiter des Ordnungs- und Sozialamts Neuhausen, unterstützte die Bedarfsabfrage der Einrichtungen und nahm die Schilder im Namen der Gemeinde entgegen: „Die Schilderspende ist eine </w:t>
      </w:r>
      <w:r w:rsidR="00C619FE" w:rsidRPr="009E1DAC">
        <w:rPr>
          <w:rFonts w:ascii="Arial" w:hAnsi="Arial" w:cs="Arial"/>
          <w:bCs/>
          <w:sz w:val="18"/>
          <w:szCs w:val="18"/>
        </w:rPr>
        <w:lastRenderedPageBreak/>
        <w:t>großartige Aktion, die vielen Organisationen in Neuhausen zugutekommen.“</w:t>
      </w:r>
    </w:p>
    <w:p w14:paraId="58F45C18" w14:textId="51E25A23" w:rsidR="005E483A" w:rsidRDefault="005E483A" w:rsidP="005E483A">
      <w:pPr>
        <w:spacing w:line="260" w:lineRule="atLeast"/>
        <w:rPr>
          <w:rFonts w:ascii="Arial" w:hAnsi="Arial" w:cs="Arial"/>
          <w:sz w:val="18"/>
          <w:szCs w:val="18"/>
        </w:rPr>
      </w:pPr>
    </w:p>
    <w:p w14:paraId="29BB5E03" w14:textId="6D752F37" w:rsidR="00862746" w:rsidRDefault="000C5674" w:rsidP="00EF2EDF">
      <w:pPr>
        <w:spacing w:line="26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Mund-Nasen-Schutz spenden</w:t>
      </w:r>
      <w:r w:rsidR="005E483A">
        <w:rPr>
          <w:rFonts w:ascii="Arial" w:hAnsi="Arial" w:cs="Arial"/>
          <w:sz w:val="18"/>
          <w:szCs w:val="18"/>
        </w:rPr>
        <w:br/>
      </w:r>
      <w:r w:rsidR="0076528A">
        <w:rPr>
          <w:rFonts w:ascii="Arial" w:hAnsi="Arial" w:cs="Arial"/>
          <w:sz w:val="18"/>
          <w:szCs w:val="18"/>
        </w:rPr>
        <w:t xml:space="preserve">Mit dem Abklingen der Corona-Pandemie in China </w:t>
      </w:r>
      <w:r w:rsidR="004A3E99">
        <w:rPr>
          <w:rFonts w:ascii="Arial" w:hAnsi="Arial" w:cs="Arial"/>
          <w:sz w:val="18"/>
          <w:szCs w:val="18"/>
        </w:rPr>
        <w:t>erhielt das Familienunternehmen Mund-Nase</w:t>
      </w:r>
      <w:r w:rsidR="007C6AED">
        <w:rPr>
          <w:rFonts w:ascii="Arial" w:hAnsi="Arial" w:cs="Arial"/>
          <w:sz w:val="18"/>
          <w:szCs w:val="18"/>
        </w:rPr>
        <w:t>n</w:t>
      </w:r>
      <w:r w:rsidR="004A3E99">
        <w:rPr>
          <w:rFonts w:ascii="Arial" w:hAnsi="Arial" w:cs="Arial"/>
          <w:sz w:val="18"/>
          <w:szCs w:val="18"/>
        </w:rPr>
        <w:t>-Schutzmasken</w:t>
      </w:r>
      <w:r w:rsidR="0076528A">
        <w:rPr>
          <w:rFonts w:ascii="Arial" w:hAnsi="Arial" w:cs="Arial"/>
          <w:sz w:val="18"/>
          <w:szCs w:val="18"/>
        </w:rPr>
        <w:t xml:space="preserve"> aus den Beständen des Standorts in Chengdu, um diese innerhalb des internationalen Firmennetzwerks zu verteilen.</w:t>
      </w:r>
      <w:r w:rsidR="004A3E99">
        <w:rPr>
          <w:rFonts w:ascii="Arial" w:hAnsi="Arial" w:cs="Arial"/>
          <w:sz w:val="18"/>
          <w:szCs w:val="18"/>
        </w:rPr>
        <w:t xml:space="preserve"> </w:t>
      </w:r>
      <w:r w:rsidR="004A2AB4">
        <w:rPr>
          <w:rFonts w:ascii="Arial" w:hAnsi="Arial" w:cs="Arial"/>
          <w:sz w:val="18"/>
          <w:szCs w:val="18"/>
        </w:rPr>
        <w:t xml:space="preserve">„500 </w:t>
      </w:r>
      <w:r w:rsidR="005049AB">
        <w:rPr>
          <w:rFonts w:ascii="Arial" w:hAnsi="Arial" w:cs="Arial"/>
          <w:sz w:val="18"/>
          <w:szCs w:val="18"/>
        </w:rPr>
        <w:t xml:space="preserve">dieser </w:t>
      </w:r>
      <w:r w:rsidR="004A3E99">
        <w:rPr>
          <w:rFonts w:ascii="Arial" w:hAnsi="Arial" w:cs="Arial"/>
          <w:sz w:val="18"/>
          <w:szCs w:val="18"/>
        </w:rPr>
        <w:t>Masken</w:t>
      </w:r>
      <w:r w:rsidR="004A2AB4">
        <w:rPr>
          <w:rFonts w:ascii="Arial" w:hAnsi="Arial" w:cs="Arial"/>
          <w:sz w:val="18"/>
          <w:szCs w:val="18"/>
        </w:rPr>
        <w:t xml:space="preserve"> </w:t>
      </w:r>
      <w:r w:rsidR="005049AB">
        <w:rPr>
          <w:rFonts w:ascii="Arial" w:hAnsi="Arial" w:cs="Arial"/>
          <w:sz w:val="18"/>
          <w:szCs w:val="18"/>
        </w:rPr>
        <w:t xml:space="preserve">haben wir </w:t>
      </w:r>
      <w:r w:rsidR="004A2AB4">
        <w:rPr>
          <w:rFonts w:ascii="Arial" w:hAnsi="Arial" w:cs="Arial"/>
          <w:sz w:val="18"/>
          <w:szCs w:val="18"/>
        </w:rPr>
        <w:t xml:space="preserve">an die </w:t>
      </w:r>
      <w:r w:rsidR="004A3E99" w:rsidRPr="004A3E99">
        <w:rPr>
          <w:rFonts w:ascii="Arial" w:hAnsi="Arial" w:cs="Arial"/>
          <w:sz w:val="18"/>
          <w:szCs w:val="18"/>
        </w:rPr>
        <w:t xml:space="preserve">Diakoniestation </w:t>
      </w:r>
      <w:proofErr w:type="spellStart"/>
      <w:r w:rsidR="004A3E99" w:rsidRPr="004A3E99">
        <w:rPr>
          <w:rFonts w:ascii="Arial" w:hAnsi="Arial" w:cs="Arial"/>
          <w:sz w:val="18"/>
          <w:szCs w:val="18"/>
        </w:rPr>
        <w:t>Aich</w:t>
      </w:r>
      <w:proofErr w:type="spellEnd"/>
      <w:r w:rsidR="004A3E99" w:rsidRPr="004A3E99">
        <w:rPr>
          <w:rFonts w:ascii="Arial" w:hAnsi="Arial" w:cs="Arial"/>
          <w:sz w:val="18"/>
          <w:szCs w:val="18"/>
        </w:rPr>
        <w:t>-Erms-Neckartal</w:t>
      </w:r>
      <w:r w:rsidR="004A3E99">
        <w:rPr>
          <w:rFonts w:ascii="Arial" w:hAnsi="Arial" w:cs="Arial"/>
          <w:sz w:val="18"/>
          <w:szCs w:val="18"/>
        </w:rPr>
        <w:t xml:space="preserve"> </w:t>
      </w:r>
      <w:r w:rsidR="004A2AB4">
        <w:rPr>
          <w:rFonts w:ascii="Arial" w:hAnsi="Arial" w:cs="Arial"/>
          <w:sz w:val="18"/>
          <w:szCs w:val="18"/>
        </w:rPr>
        <w:t xml:space="preserve">gespendet“, berichtet </w:t>
      </w:r>
      <w:r w:rsidR="001F5C91">
        <w:rPr>
          <w:rFonts w:ascii="Arial" w:hAnsi="Arial" w:cs="Arial"/>
          <w:sz w:val="18"/>
          <w:szCs w:val="18"/>
        </w:rPr>
        <w:t xml:space="preserve">Florian </w:t>
      </w:r>
      <w:r w:rsidR="004A2AB4">
        <w:rPr>
          <w:rFonts w:ascii="Arial" w:hAnsi="Arial" w:cs="Arial"/>
          <w:sz w:val="18"/>
          <w:szCs w:val="18"/>
        </w:rPr>
        <w:t>Hermle.</w:t>
      </w:r>
      <w:r w:rsidR="004A3E99">
        <w:rPr>
          <w:rFonts w:ascii="Arial" w:hAnsi="Arial" w:cs="Arial"/>
          <w:sz w:val="18"/>
          <w:szCs w:val="18"/>
        </w:rPr>
        <w:t xml:space="preserve"> </w:t>
      </w:r>
      <w:r w:rsidR="00862746">
        <w:rPr>
          <w:rFonts w:ascii="Arial" w:hAnsi="Arial" w:cs="Arial"/>
          <w:sz w:val="18"/>
          <w:szCs w:val="18"/>
        </w:rPr>
        <w:t xml:space="preserve">Die Masken </w:t>
      </w:r>
      <w:r w:rsidR="004A2AB4">
        <w:rPr>
          <w:rFonts w:ascii="Arial" w:hAnsi="Arial" w:cs="Arial"/>
          <w:sz w:val="18"/>
          <w:szCs w:val="18"/>
        </w:rPr>
        <w:t xml:space="preserve">des </w:t>
      </w:r>
      <w:r w:rsidR="004A2AB4" w:rsidRPr="004A2AB4">
        <w:rPr>
          <w:rFonts w:ascii="Arial" w:hAnsi="Arial" w:cs="Arial"/>
          <w:sz w:val="18"/>
          <w:szCs w:val="18"/>
        </w:rPr>
        <w:t>Typ</w:t>
      </w:r>
      <w:r w:rsidR="004A2AB4">
        <w:rPr>
          <w:rFonts w:ascii="Arial" w:hAnsi="Arial" w:cs="Arial"/>
          <w:sz w:val="18"/>
          <w:szCs w:val="18"/>
        </w:rPr>
        <w:t>s</w:t>
      </w:r>
      <w:r w:rsidR="00862746">
        <w:rPr>
          <w:rFonts w:ascii="Arial" w:hAnsi="Arial" w:cs="Arial"/>
          <w:sz w:val="18"/>
          <w:szCs w:val="18"/>
        </w:rPr>
        <w:t xml:space="preserve"> N95 </w:t>
      </w:r>
      <w:r w:rsidR="004A2AB4">
        <w:rPr>
          <w:rFonts w:ascii="Arial" w:hAnsi="Arial" w:cs="Arial"/>
          <w:sz w:val="18"/>
          <w:szCs w:val="18"/>
        </w:rPr>
        <w:t>entsprechen im Wesentlichen den Anforderungen an FFP2-Masken.</w:t>
      </w:r>
      <w:r w:rsidR="004A3E99">
        <w:rPr>
          <w:rFonts w:ascii="Arial" w:hAnsi="Arial" w:cs="Arial"/>
          <w:sz w:val="18"/>
          <w:szCs w:val="18"/>
        </w:rPr>
        <w:t xml:space="preserve"> </w:t>
      </w:r>
      <w:r w:rsidR="00486D76">
        <w:rPr>
          <w:rFonts w:ascii="Arial" w:hAnsi="Arial" w:cs="Arial"/>
          <w:sz w:val="18"/>
          <w:szCs w:val="18"/>
        </w:rPr>
        <w:t>„</w:t>
      </w:r>
      <w:r w:rsidR="00360AB4">
        <w:rPr>
          <w:rFonts w:ascii="Arial" w:hAnsi="Arial" w:cs="Arial"/>
          <w:sz w:val="18"/>
          <w:szCs w:val="18"/>
        </w:rPr>
        <w:t xml:space="preserve">Wir benötigen medizinisches Material wie FFP2-Masken. Deshalb sind wir Unternehmen wie Balluff sehr dankbar dafür, dass sie sich </w:t>
      </w:r>
      <w:r w:rsidR="00486D76">
        <w:rPr>
          <w:rFonts w:ascii="Arial" w:hAnsi="Arial" w:cs="Arial"/>
          <w:sz w:val="18"/>
          <w:szCs w:val="18"/>
        </w:rPr>
        <w:t xml:space="preserve">in der Krise solidarisch zeigen und unterstützen“, so </w:t>
      </w:r>
      <w:r w:rsidR="007C6AED" w:rsidRPr="007C6AED">
        <w:rPr>
          <w:rFonts w:ascii="Arial" w:hAnsi="Arial" w:cs="Arial"/>
          <w:sz w:val="18"/>
          <w:szCs w:val="18"/>
        </w:rPr>
        <w:t>Christian Luedecke</w:t>
      </w:r>
      <w:r w:rsidR="00486D76">
        <w:rPr>
          <w:rFonts w:ascii="Arial" w:hAnsi="Arial" w:cs="Arial"/>
          <w:sz w:val="18"/>
          <w:szCs w:val="18"/>
        </w:rPr>
        <w:t xml:space="preserve">, </w:t>
      </w:r>
      <w:r w:rsidR="007C6AED">
        <w:rPr>
          <w:rFonts w:ascii="Arial" w:hAnsi="Arial" w:cs="Arial"/>
          <w:sz w:val="18"/>
          <w:szCs w:val="18"/>
        </w:rPr>
        <w:t xml:space="preserve">Geschäftsführer </w:t>
      </w:r>
      <w:r w:rsidR="00486D76">
        <w:rPr>
          <w:rFonts w:ascii="Arial" w:hAnsi="Arial" w:cs="Arial"/>
          <w:sz w:val="18"/>
          <w:szCs w:val="18"/>
        </w:rPr>
        <w:t>der Diakoniestation.</w:t>
      </w:r>
    </w:p>
    <w:p w14:paraId="53547421" w14:textId="77777777" w:rsidR="00862746" w:rsidRDefault="00862746" w:rsidP="00EF2EDF">
      <w:pPr>
        <w:spacing w:line="260" w:lineRule="atLeast"/>
        <w:rPr>
          <w:rFonts w:ascii="Arial" w:hAnsi="Arial" w:cs="Arial"/>
          <w:sz w:val="18"/>
          <w:szCs w:val="18"/>
        </w:rPr>
      </w:pPr>
    </w:p>
    <w:p w14:paraId="443129B7" w14:textId="74B3478A" w:rsidR="00A6262B" w:rsidRDefault="00A6262B" w:rsidP="00126976">
      <w:pPr>
        <w:rPr>
          <w:rFonts w:ascii="Arial" w:hAnsi="Arial" w:cs="Arial"/>
          <w:b/>
          <w:bCs/>
          <w:iCs/>
          <w:sz w:val="18"/>
          <w:szCs w:val="18"/>
        </w:rPr>
      </w:pPr>
    </w:p>
    <w:p w14:paraId="1CCC71B2" w14:textId="2C19A089" w:rsidR="000C5674" w:rsidRDefault="000C5674" w:rsidP="00126976">
      <w:pPr>
        <w:rPr>
          <w:rFonts w:ascii="Arial" w:hAnsi="Arial" w:cs="Arial"/>
          <w:b/>
          <w:bCs/>
          <w:iCs/>
          <w:sz w:val="18"/>
          <w:szCs w:val="18"/>
        </w:rPr>
      </w:pPr>
    </w:p>
    <w:p w14:paraId="6E3074CB" w14:textId="5A7821A0" w:rsidR="000C5674" w:rsidRDefault="000C5674" w:rsidP="00126976">
      <w:pPr>
        <w:rPr>
          <w:rFonts w:ascii="Arial" w:hAnsi="Arial" w:cs="Arial"/>
          <w:b/>
          <w:bCs/>
          <w:iCs/>
          <w:sz w:val="18"/>
          <w:szCs w:val="18"/>
        </w:rPr>
      </w:pPr>
    </w:p>
    <w:p w14:paraId="05BD5A27" w14:textId="3ADCD055" w:rsidR="006A5D9A" w:rsidRPr="000D18D1" w:rsidRDefault="006A5D9A" w:rsidP="00126976">
      <w:pPr>
        <w:rPr>
          <w:rFonts w:ascii="Arial" w:hAnsi="Arial" w:cs="Arial"/>
          <w:b/>
          <w:bCs/>
          <w:iCs/>
          <w:sz w:val="18"/>
          <w:szCs w:val="18"/>
        </w:rPr>
      </w:pPr>
      <w:r w:rsidRPr="000D18D1">
        <w:rPr>
          <w:rFonts w:ascii="Arial" w:hAnsi="Arial" w:cs="Arial"/>
          <w:b/>
          <w:bCs/>
          <w:iCs/>
          <w:sz w:val="18"/>
          <w:szCs w:val="18"/>
        </w:rPr>
        <w:t>Bild:</w:t>
      </w:r>
    </w:p>
    <w:p w14:paraId="2555BC6B" w14:textId="4732DA8B" w:rsidR="006A5D9A" w:rsidRPr="006A5D9A" w:rsidRDefault="000D18D1" w:rsidP="00126976">
      <w:pPr>
        <w:rPr>
          <w:rFonts w:ascii="Arial" w:hAnsi="Arial" w:cs="Arial"/>
          <w:b/>
          <w:bCs/>
          <w:iCs/>
          <w:sz w:val="18"/>
          <w:szCs w:val="18"/>
          <w:highlight w:val="yellow"/>
        </w:rPr>
      </w:pPr>
      <w:r>
        <w:rPr>
          <w:rFonts w:ascii="Arial" w:hAnsi="Arial" w:cs="Arial"/>
          <w:b/>
          <w:bCs/>
          <w:iCs/>
          <w:noProof/>
          <w:sz w:val="18"/>
          <w:szCs w:val="18"/>
        </w:rPr>
        <w:drawing>
          <wp:inline distT="0" distB="0" distL="0" distR="0" wp14:anchorId="04F6D6E6" wp14:editId="70B40239">
            <wp:extent cx="3780155" cy="252031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MG_095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015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E24D0" w14:textId="77777777" w:rsidR="000D18D1" w:rsidRPr="000C5674" w:rsidRDefault="000D18D1" w:rsidP="00126976">
      <w:pPr>
        <w:rPr>
          <w:rFonts w:ascii="Arial" w:hAnsi="Arial" w:cs="Arial"/>
          <w:b/>
          <w:bCs/>
          <w:iCs/>
          <w:sz w:val="18"/>
          <w:szCs w:val="18"/>
        </w:rPr>
      </w:pPr>
    </w:p>
    <w:p w14:paraId="1CA009E0" w14:textId="1F199B27" w:rsidR="00126976" w:rsidRDefault="004D00D9" w:rsidP="00126976">
      <w:pPr>
        <w:rPr>
          <w:rFonts w:ascii="Arial" w:hAnsi="Arial" w:cs="Arial"/>
          <w:iCs/>
          <w:sz w:val="18"/>
          <w:szCs w:val="18"/>
        </w:rPr>
      </w:pPr>
      <w:r w:rsidRPr="000C5674">
        <w:rPr>
          <w:rFonts w:ascii="Arial" w:hAnsi="Arial" w:cs="Arial"/>
          <w:b/>
          <w:bCs/>
          <w:iCs/>
          <w:sz w:val="18"/>
          <w:szCs w:val="18"/>
        </w:rPr>
        <w:t>Bildunterschrift:</w:t>
      </w:r>
      <w:r w:rsidRPr="000C5674">
        <w:rPr>
          <w:rFonts w:ascii="Arial" w:hAnsi="Arial" w:cs="Arial"/>
          <w:iCs/>
          <w:sz w:val="18"/>
          <w:szCs w:val="18"/>
        </w:rPr>
        <w:br/>
      </w:r>
      <w:r w:rsidR="0019746A" w:rsidRPr="000C5674">
        <w:rPr>
          <w:rFonts w:ascii="Arial" w:hAnsi="Arial" w:cs="Arial"/>
          <w:iCs/>
          <w:sz w:val="18"/>
          <w:szCs w:val="18"/>
        </w:rPr>
        <w:t xml:space="preserve">Das Personal der medius </w:t>
      </w:r>
      <w:r w:rsidR="0019097C">
        <w:rPr>
          <w:rFonts w:ascii="Arial" w:hAnsi="Arial" w:cs="Arial"/>
          <w:iCs/>
          <w:sz w:val="18"/>
          <w:szCs w:val="18"/>
        </w:rPr>
        <w:t xml:space="preserve">Kliniken </w:t>
      </w:r>
      <w:r w:rsidR="0019746A">
        <w:rPr>
          <w:rFonts w:ascii="Arial" w:hAnsi="Arial" w:cs="Arial"/>
          <w:iCs/>
          <w:sz w:val="18"/>
          <w:szCs w:val="18"/>
        </w:rPr>
        <w:t>(hier am Standort Ostfildern-Ruit)</w:t>
      </w:r>
      <w:r w:rsidR="0019746A" w:rsidRPr="000C5674">
        <w:rPr>
          <w:rFonts w:ascii="Arial" w:hAnsi="Arial" w:cs="Arial"/>
          <w:iCs/>
          <w:sz w:val="18"/>
          <w:szCs w:val="18"/>
        </w:rPr>
        <w:t xml:space="preserve"> freut sich über die Balluff Gesichtsschilder</w:t>
      </w:r>
      <w:r w:rsidR="0019746A">
        <w:rPr>
          <w:rFonts w:ascii="Arial" w:hAnsi="Arial" w:cs="Arial"/>
          <w:iCs/>
          <w:sz w:val="18"/>
          <w:szCs w:val="18"/>
        </w:rPr>
        <w:t>, die Balluff Geschäftsführer Florian Hermle, links, und Andreas Büchele, Mitte, übergaben</w:t>
      </w:r>
      <w:r w:rsidR="0019746A" w:rsidRPr="000C5674">
        <w:rPr>
          <w:rFonts w:ascii="Arial" w:hAnsi="Arial" w:cs="Arial"/>
          <w:iCs/>
          <w:sz w:val="18"/>
          <w:szCs w:val="18"/>
        </w:rPr>
        <w:t>. Foto: Balluff</w:t>
      </w:r>
    </w:p>
    <w:p w14:paraId="2ACF9C8A" w14:textId="79B534F1" w:rsidR="0076355D" w:rsidRDefault="0076355D" w:rsidP="00126976">
      <w:pPr>
        <w:rPr>
          <w:rFonts w:ascii="Arial" w:hAnsi="Arial" w:cs="Arial"/>
          <w:iCs/>
          <w:sz w:val="18"/>
          <w:szCs w:val="18"/>
        </w:rPr>
      </w:pPr>
    </w:p>
    <w:p w14:paraId="37BD0773" w14:textId="69D39107" w:rsidR="0076355D" w:rsidRDefault="0076355D" w:rsidP="00126976">
      <w:pPr>
        <w:rPr>
          <w:rFonts w:ascii="Arial" w:hAnsi="Arial" w:cs="Arial"/>
          <w:iCs/>
          <w:sz w:val="18"/>
          <w:szCs w:val="18"/>
        </w:rPr>
      </w:pPr>
    </w:p>
    <w:p w14:paraId="746FB9F8" w14:textId="55A5CD5C" w:rsidR="0076355D" w:rsidRPr="004D00D9" w:rsidRDefault="0076355D" w:rsidP="00126976">
      <w:pPr>
        <w:rPr>
          <w:rFonts w:ascii="Arial" w:hAnsi="Arial" w:cs="Arial"/>
          <w:iCs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7BCDE4E2" wp14:editId="2EEB4015">
            <wp:extent cx="3780155" cy="252222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15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B9031" w14:textId="00208701" w:rsidR="00A06B0D" w:rsidRDefault="00A06B0D" w:rsidP="00126976">
      <w:pPr>
        <w:rPr>
          <w:rFonts w:ascii="Arial" w:hAnsi="Arial" w:cs="Arial"/>
          <w:b/>
          <w:bCs/>
          <w:sz w:val="18"/>
          <w:szCs w:val="18"/>
        </w:rPr>
      </w:pPr>
    </w:p>
    <w:p w14:paraId="2A6E7E5F" w14:textId="32A9D4FA" w:rsidR="0076355D" w:rsidRDefault="0076355D" w:rsidP="0076355D">
      <w:pPr>
        <w:rPr>
          <w:rFonts w:ascii="Arial" w:hAnsi="Arial" w:cs="Arial"/>
          <w:iCs/>
          <w:sz w:val="18"/>
          <w:szCs w:val="18"/>
        </w:rPr>
      </w:pPr>
      <w:r w:rsidRPr="000C5674">
        <w:rPr>
          <w:rFonts w:ascii="Arial" w:hAnsi="Arial" w:cs="Arial"/>
          <w:b/>
          <w:bCs/>
          <w:iCs/>
          <w:sz w:val="18"/>
          <w:szCs w:val="18"/>
        </w:rPr>
        <w:t>Bildunterschrift:</w:t>
      </w:r>
      <w:r w:rsidRPr="000C5674">
        <w:rPr>
          <w:rFonts w:ascii="Arial" w:hAnsi="Arial" w:cs="Arial"/>
          <w:iCs/>
          <w:sz w:val="18"/>
          <w:szCs w:val="18"/>
        </w:rPr>
        <w:br/>
        <w:t>D</w:t>
      </w:r>
      <w:r>
        <w:rPr>
          <w:rFonts w:ascii="Arial" w:hAnsi="Arial" w:cs="Arial"/>
          <w:iCs/>
          <w:sz w:val="18"/>
          <w:szCs w:val="18"/>
        </w:rPr>
        <w:t>e</w:t>
      </w:r>
      <w:r w:rsidR="00E24ACB">
        <w:rPr>
          <w:rFonts w:ascii="Arial" w:hAnsi="Arial" w:cs="Arial"/>
          <w:iCs/>
          <w:sz w:val="18"/>
          <w:szCs w:val="18"/>
        </w:rPr>
        <w:t>m</w:t>
      </w:r>
      <w:r>
        <w:rPr>
          <w:rFonts w:ascii="Arial" w:hAnsi="Arial" w:cs="Arial"/>
          <w:iCs/>
          <w:sz w:val="18"/>
          <w:szCs w:val="18"/>
        </w:rPr>
        <w:t xml:space="preserve"> Initiator der Spendenaktion Andreas Büchele, Mitte, </w:t>
      </w:r>
      <w:r w:rsidR="00913729">
        <w:rPr>
          <w:rFonts w:ascii="Arial" w:hAnsi="Arial" w:cs="Arial"/>
          <w:iCs/>
          <w:sz w:val="18"/>
          <w:szCs w:val="18"/>
        </w:rPr>
        <w:t xml:space="preserve">und </w:t>
      </w:r>
      <w:r>
        <w:rPr>
          <w:rFonts w:ascii="Arial" w:hAnsi="Arial" w:cs="Arial"/>
          <w:iCs/>
          <w:sz w:val="18"/>
          <w:szCs w:val="18"/>
        </w:rPr>
        <w:t>Balluff Geschäftsführer Florian Hermle</w:t>
      </w:r>
      <w:r w:rsidR="0017455D">
        <w:rPr>
          <w:rFonts w:ascii="Arial" w:hAnsi="Arial" w:cs="Arial"/>
          <w:iCs/>
          <w:sz w:val="18"/>
          <w:szCs w:val="18"/>
        </w:rPr>
        <w:t>,</w:t>
      </w:r>
      <w:r w:rsidR="00A9271A">
        <w:rPr>
          <w:rFonts w:ascii="Arial" w:hAnsi="Arial" w:cs="Arial"/>
          <w:iCs/>
          <w:sz w:val="18"/>
          <w:szCs w:val="18"/>
        </w:rPr>
        <w:t xml:space="preserve"> links,</w:t>
      </w:r>
      <w:r w:rsidR="00913729">
        <w:rPr>
          <w:rFonts w:ascii="Arial" w:hAnsi="Arial" w:cs="Arial"/>
          <w:iCs/>
          <w:sz w:val="18"/>
          <w:szCs w:val="18"/>
        </w:rPr>
        <w:t xml:space="preserve"> war es eine Freude, die Gesichtsschilder persönlich an </w:t>
      </w:r>
      <w:r>
        <w:rPr>
          <w:rFonts w:ascii="Arial" w:hAnsi="Arial" w:cs="Arial"/>
          <w:bCs/>
          <w:sz w:val="18"/>
          <w:szCs w:val="18"/>
        </w:rPr>
        <w:t>Lutz Hüther, Leiter Logistik des Marienhospitals</w:t>
      </w:r>
      <w:r w:rsidR="00913729">
        <w:rPr>
          <w:rFonts w:ascii="Arial" w:hAnsi="Arial" w:cs="Arial"/>
          <w:bCs/>
          <w:sz w:val="18"/>
          <w:szCs w:val="18"/>
        </w:rPr>
        <w:t>, übergeben zu</w:t>
      </w:r>
      <w:r w:rsidR="00A9271A">
        <w:rPr>
          <w:rFonts w:ascii="Arial" w:hAnsi="Arial" w:cs="Arial"/>
          <w:bCs/>
          <w:sz w:val="18"/>
          <w:szCs w:val="18"/>
        </w:rPr>
        <w:t xml:space="preserve"> </w:t>
      </w:r>
      <w:r w:rsidR="00913729">
        <w:rPr>
          <w:rFonts w:ascii="Arial" w:hAnsi="Arial" w:cs="Arial"/>
          <w:bCs/>
          <w:sz w:val="18"/>
          <w:szCs w:val="18"/>
        </w:rPr>
        <w:t>können.</w:t>
      </w:r>
      <w:r>
        <w:rPr>
          <w:rFonts w:ascii="Arial" w:hAnsi="Arial" w:cs="Arial"/>
          <w:bCs/>
          <w:sz w:val="18"/>
          <w:szCs w:val="18"/>
        </w:rPr>
        <w:t xml:space="preserve"> </w:t>
      </w:r>
      <w:r w:rsidRPr="000C5674">
        <w:rPr>
          <w:rFonts w:ascii="Arial" w:hAnsi="Arial" w:cs="Arial"/>
          <w:iCs/>
          <w:sz w:val="18"/>
          <w:szCs w:val="18"/>
        </w:rPr>
        <w:t>Foto: Balluff</w:t>
      </w:r>
    </w:p>
    <w:p w14:paraId="385C4812" w14:textId="728946CE" w:rsidR="00670633" w:rsidRDefault="00670633" w:rsidP="0076355D">
      <w:pPr>
        <w:rPr>
          <w:rFonts w:ascii="Arial" w:hAnsi="Arial" w:cs="Arial"/>
          <w:iCs/>
          <w:sz w:val="18"/>
          <w:szCs w:val="18"/>
        </w:rPr>
      </w:pPr>
    </w:p>
    <w:p w14:paraId="176E34C4" w14:textId="1FBF7AB9" w:rsidR="00CF35CE" w:rsidRDefault="00CF35CE" w:rsidP="0076355D">
      <w:pPr>
        <w:rPr>
          <w:rFonts w:ascii="Arial" w:hAnsi="Arial" w:cs="Arial"/>
          <w:iCs/>
          <w:sz w:val="18"/>
          <w:szCs w:val="18"/>
        </w:rPr>
      </w:pPr>
    </w:p>
    <w:p w14:paraId="0FD3CC79" w14:textId="73D12B8D" w:rsidR="00CF35CE" w:rsidRDefault="00CF35CE" w:rsidP="0076355D">
      <w:pPr>
        <w:rPr>
          <w:rFonts w:ascii="Arial" w:hAnsi="Arial" w:cs="Arial"/>
          <w:iCs/>
          <w:sz w:val="18"/>
          <w:szCs w:val="18"/>
        </w:rPr>
      </w:pPr>
      <w:r>
        <w:rPr>
          <w:rFonts w:ascii="Arial" w:hAnsi="Arial" w:cs="Arial"/>
          <w:iCs/>
          <w:noProof/>
          <w:sz w:val="18"/>
          <w:szCs w:val="18"/>
        </w:rPr>
        <w:drawing>
          <wp:inline distT="0" distB="0" distL="0" distR="0" wp14:anchorId="7477659F" wp14:editId="78ECF68F">
            <wp:extent cx="3732812" cy="1952625"/>
            <wp:effectExtent l="0" t="0" r="127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AL_SMR_08_SP-Maske_1200x628_0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6869" cy="1954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0AB12" w14:textId="3E042A3A" w:rsidR="00CF35CE" w:rsidRDefault="00CF35CE" w:rsidP="0076355D">
      <w:pPr>
        <w:rPr>
          <w:rFonts w:ascii="Arial" w:hAnsi="Arial" w:cs="Arial"/>
          <w:iCs/>
          <w:sz w:val="18"/>
          <w:szCs w:val="18"/>
        </w:rPr>
      </w:pPr>
    </w:p>
    <w:p w14:paraId="123C593C" w14:textId="1752CA4C" w:rsidR="00CF35CE" w:rsidRDefault="00CF35CE" w:rsidP="00CF35CE">
      <w:pPr>
        <w:rPr>
          <w:rFonts w:ascii="Arial" w:hAnsi="Arial" w:cs="Arial"/>
          <w:iCs/>
          <w:sz w:val="18"/>
          <w:szCs w:val="18"/>
        </w:rPr>
      </w:pPr>
      <w:r w:rsidRPr="000C5674">
        <w:rPr>
          <w:rFonts w:ascii="Arial" w:hAnsi="Arial" w:cs="Arial"/>
          <w:b/>
          <w:bCs/>
          <w:iCs/>
          <w:sz w:val="18"/>
          <w:szCs w:val="18"/>
        </w:rPr>
        <w:t>Bildunterschrift:</w:t>
      </w:r>
      <w:r w:rsidRPr="000C5674">
        <w:rPr>
          <w:rFonts w:ascii="Arial" w:hAnsi="Arial" w:cs="Arial"/>
          <w:iCs/>
          <w:sz w:val="18"/>
          <w:szCs w:val="18"/>
        </w:rPr>
        <w:br/>
      </w:r>
      <w:r w:rsidR="00EB1288">
        <w:rPr>
          <w:rFonts w:ascii="Arial" w:hAnsi="Arial" w:cs="Arial"/>
          <w:bCs/>
          <w:sz w:val="18"/>
          <w:szCs w:val="18"/>
        </w:rPr>
        <w:t xml:space="preserve">Balluff spendete </w:t>
      </w:r>
      <w:r>
        <w:rPr>
          <w:rFonts w:ascii="Arial" w:hAnsi="Arial" w:cs="Arial"/>
          <w:bCs/>
          <w:sz w:val="18"/>
          <w:szCs w:val="18"/>
        </w:rPr>
        <w:t xml:space="preserve">insgesamt </w:t>
      </w:r>
      <w:r w:rsidRPr="00B36E79">
        <w:rPr>
          <w:rFonts w:ascii="Arial" w:hAnsi="Arial" w:cs="Arial"/>
          <w:bCs/>
          <w:sz w:val="18"/>
          <w:szCs w:val="18"/>
        </w:rPr>
        <w:t xml:space="preserve">300 </w:t>
      </w:r>
      <w:r>
        <w:rPr>
          <w:rFonts w:ascii="Arial" w:hAnsi="Arial" w:cs="Arial"/>
          <w:bCs/>
          <w:sz w:val="18"/>
          <w:szCs w:val="18"/>
        </w:rPr>
        <w:t xml:space="preserve">Gesichtsschilder </w:t>
      </w:r>
      <w:r w:rsidR="00EB1288">
        <w:rPr>
          <w:rFonts w:ascii="Arial" w:hAnsi="Arial" w:cs="Arial"/>
          <w:bCs/>
          <w:sz w:val="18"/>
          <w:szCs w:val="18"/>
        </w:rPr>
        <w:t>an Neuhäuser Einrichtungen</w:t>
      </w:r>
      <w:r w:rsidRPr="00B36E79">
        <w:rPr>
          <w:rFonts w:ascii="Arial" w:hAnsi="Arial" w:cs="Arial"/>
          <w:bCs/>
          <w:sz w:val="18"/>
          <w:szCs w:val="18"/>
        </w:rPr>
        <w:t xml:space="preserve">. </w:t>
      </w:r>
      <w:r w:rsidRPr="000C5674">
        <w:rPr>
          <w:rFonts w:ascii="Arial" w:hAnsi="Arial" w:cs="Arial"/>
          <w:iCs/>
          <w:sz w:val="18"/>
          <w:szCs w:val="18"/>
        </w:rPr>
        <w:t>Foto: Balluff</w:t>
      </w:r>
    </w:p>
    <w:p w14:paraId="40D4BCCD" w14:textId="77777777" w:rsidR="00CF35CE" w:rsidRDefault="00CF35CE" w:rsidP="0076355D">
      <w:pPr>
        <w:rPr>
          <w:rFonts w:ascii="Arial" w:hAnsi="Arial" w:cs="Arial"/>
          <w:iCs/>
          <w:sz w:val="18"/>
          <w:szCs w:val="18"/>
        </w:rPr>
      </w:pPr>
    </w:p>
    <w:p w14:paraId="6DF52304" w14:textId="25E5D61C" w:rsidR="00670633" w:rsidRDefault="00670633" w:rsidP="0076355D">
      <w:pPr>
        <w:rPr>
          <w:rFonts w:ascii="Arial" w:hAnsi="Arial" w:cs="Arial"/>
          <w:iCs/>
          <w:sz w:val="18"/>
          <w:szCs w:val="18"/>
        </w:rPr>
      </w:pPr>
      <w:r>
        <w:rPr>
          <w:rFonts w:ascii="Arial" w:hAnsi="Arial" w:cs="Arial"/>
          <w:iCs/>
          <w:noProof/>
          <w:sz w:val="18"/>
          <w:szCs w:val="18"/>
        </w:rPr>
        <w:lastRenderedPageBreak/>
        <w:drawing>
          <wp:inline distT="0" distB="0" distL="0" distR="0" wp14:anchorId="7D53C0A4" wp14:editId="6B7A6C4C">
            <wp:extent cx="3590925" cy="275065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rgarete-Steiff-Schule_Schutzvisier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64" b="26484"/>
                    <a:stretch/>
                  </pic:blipFill>
                  <pic:spPr bwMode="auto">
                    <a:xfrm>
                      <a:off x="0" y="0"/>
                      <a:ext cx="3593287" cy="2752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E7D1F4" w14:textId="5038F161" w:rsidR="0076355D" w:rsidRDefault="0076355D" w:rsidP="00126976">
      <w:pPr>
        <w:rPr>
          <w:rFonts w:ascii="Arial" w:hAnsi="Arial" w:cs="Arial"/>
          <w:b/>
          <w:bCs/>
          <w:sz w:val="18"/>
          <w:szCs w:val="18"/>
        </w:rPr>
      </w:pPr>
    </w:p>
    <w:p w14:paraId="0EE6EFB8" w14:textId="77777777" w:rsidR="00670633" w:rsidRPr="00670633" w:rsidRDefault="00670633" w:rsidP="00670633">
      <w:pPr>
        <w:rPr>
          <w:rFonts w:ascii="Arial" w:hAnsi="Arial" w:cs="Arial"/>
          <w:b/>
          <w:bCs/>
          <w:sz w:val="18"/>
          <w:szCs w:val="18"/>
        </w:rPr>
      </w:pPr>
      <w:r w:rsidRPr="00670633">
        <w:rPr>
          <w:rFonts w:ascii="Arial" w:hAnsi="Arial" w:cs="Arial"/>
          <w:b/>
          <w:bCs/>
          <w:sz w:val="18"/>
          <w:szCs w:val="18"/>
        </w:rPr>
        <w:t>Bildunterschrift:</w:t>
      </w:r>
    </w:p>
    <w:p w14:paraId="3390E4C4" w14:textId="3D8B6F08" w:rsidR="00670633" w:rsidRPr="00670633" w:rsidRDefault="00A42F71" w:rsidP="00670633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Auch </w:t>
      </w:r>
      <w:r w:rsidR="007A4EEF">
        <w:rPr>
          <w:rFonts w:ascii="Arial" w:hAnsi="Arial" w:cs="Arial"/>
          <w:bCs/>
          <w:sz w:val="18"/>
          <w:szCs w:val="18"/>
        </w:rPr>
        <w:t xml:space="preserve">die Mitarbeiter der </w:t>
      </w:r>
      <w:r w:rsidR="00670633" w:rsidRPr="00670633">
        <w:rPr>
          <w:rFonts w:ascii="Arial" w:hAnsi="Arial" w:cs="Arial"/>
          <w:bCs/>
          <w:sz w:val="18"/>
          <w:szCs w:val="18"/>
        </w:rPr>
        <w:t>Margaret</w:t>
      </w:r>
      <w:r w:rsidR="00670633">
        <w:rPr>
          <w:rFonts w:ascii="Arial" w:hAnsi="Arial" w:cs="Arial"/>
          <w:bCs/>
          <w:sz w:val="18"/>
          <w:szCs w:val="18"/>
        </w:rPr>
        <w:t>e-Steiff-Schule in Stuttgart</w:t>
      </w:r>
      <w:r w:rsidR="007A4EEF"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 xml:space="preserve">freuten sich </w:t>
      </w:r>
      <w:r w:rsidR="007A4EEF">
        <w:rPr>
          <w:rFonts w:ascii="Arial" w:hAnsi="Arial" w:cs="Arial"/>
          <w:bCs/>
          <w:sz w:val="18"/>
          <w:szCs w:val="18"/>
        </w:rPr>
        <w:t>über die Gesichtsschilder</w:t>
      </w:r>
      <w:r w:rsidR="00670633">
        <w:rPr>
          <w:rFonts w:ascii="Arial" w:hAnsi="Arial" w:cs="Arial"/>
          <w:bCs/>
          <w:sz w:val="18"/>
          <w:szCs w:val="18"/>
        </w:rPr>
        <w:t xml:space="preserve">. </w:t>
      </w:r>
      <w:r w:rsidR="007A4EEF">
        <w:rPr>
          <w:rFonts w:ascii="Arial" w:hAnsi="Arial" w:cs="Arial"/>
          <w:bCs/>
          <w:sz w:val="18"/>
          <w:szCs w:val="18"/>
        </w:rPr>
        <w:t xml:space="preserve">Diese erleichtern den </w:t>
      </w:r>
      <w:r w:rsidR="007A4EEF" w:rsidRPr="007A4EEF">
        <w:rPr>
          <w:rFonts w:ascii="Arial" w:hAnsi="Arial" w:cs="Arial"/>
          <w:bCs/>
          <w:sz w:val="18"/>
          <w:szCs w:val="18"/>
        </w:rPr>
        <w:t>Kinder</w:t>
      </w:r>
      <w:r w:rsidR="007A4EEF">
        <w:rPr>
          <w:rFonts w:ascii="Arial" w:hAnsi="Arial" w:cs="Arial"/>
          <w:bCs/>
          <w:sz w:val="18"/>
          <w:szCs w:val="18"/>
        </w:rPr>
        <w:t xml:space="preserve">n </w:t>
      </w:r>
      <w:r>
        <w:rPr>
          <w:rFonts w:ascii="Arial" w:hAnsi="Arial" w:cs="Arial"/>
          <w:bCs/>
          <w:sz w:val="18"/>
          <w:szCs w:val="18"/>
        </w:rPr>
        <w:t xml:space="preserve">mit Behinderung </w:t>
      </w:r>
      <w:r w:rsidR="007A4EEF">
        <w:rPr>
          <w:rFonts w:ascii="Arial" w:hAnsi="Arial" w:cs="Arial"/>
          <w:bCs/>
          <w:sz w:val="18"/>
          <w:szCs w:val="18"/>
        </w:rPr>
        <w:t xml:space="preserve">weiterhin Mimik und Gestik wahrzunehmen, was </w:t>
      </w:r>
      <w:r>
        <w:rPr>
          <w:rFonts w:ascii="Arial" w:hAnsi="Arial" w:cs="Arial"/>
          <w:bCs/>
          <w:sz w:val="18"/>
          <w:szCs w:val="18"/>
        </w:rPr>
        <w:t>herkömmliche</w:t>
      </w:r>
      <w:r w:rsidR="007A4EEF">
        <w:rPr>
          <w:rFonts w:ascii="Arial" w:hAnsi="Arial" w:cs="Arial"/>
          <w:bCs/>
          <w:sz w:val="18"/>
          <w:szCs w:val="18"/>
        </w:rPr>
        <w:t xml:space="preserve"> Masken </w:t>
      </w:r>
      <w:r>
        <w:rPr>
          <w:rFonts w:ascii="Arial" w:hAnsi="Arial" w:cs="Arial"/>
          <w:bCs/>
          <w:sz w:val="18"/>
          <w:szCs w:val="18"/>
        </w:rPr>
        <w:t>erschweren</w:t>
      </w:r>
      <w:r w:rsidR="007A4EEF">
        <w:rPr>
          <w:rFonts w:ascii="Arial" w:hAnsi="Arial" w:cs="Arial"/>
          <w:bCs/>
          <w:sz w:val="18"/>
          <w:szCs w:val="18"/>
        </w:rPr>
        <w:t xml:space="preserve">. </w:t>
      </w:r>
      <w:r w:rsidR="00670633" w:rsidRPr="00670633">
        <w:rPr>
          <w:rFonts w:ascii="Arial" w:hAnsi="Arial" w:cs="Arial"/>
          <w:bCs/>
          <w:sz w:val="18"/>
          <w:szCs w:val="18"/>
        </w:rPr>
        <w:t>Foto: Balluff</w:t>
      </w:r>
    </w:p>
    <w:p w14:paraId="6AF5350A" w14:textId="77777777" w:rsidR="00DF1A4C" w:rsidRDefault="00DF1A4C" w:rsidP="00126976">
      <w:pPr>
        <w:rPr>
          <w:rFonts w:ascii="Arial" w:hAnsi="Arial" w:cs="Arial"/>
          <w:sz w:val="18"/>
          <w:szCs w:val="18"/>
        </w:rPr>
      </w:pPr>
    </w:p>
    <w:p w14:paraId="42A791F1" w14:textId="77777777" w:rsidR="009B0337" w:rsidRPr="00D17E5B" w:rsidRDefault="009B0337" w:rsidP="009B0337">
      <w:pPr>
        <w:rPr>
          <w:rFonts w:ascii="Arial" w:hAnsi="Arial" w:cs="Arial"/>
          <w:b/>
          <w:sz w:val="18"/>
          <w:szCs w:val="18"/>
        </w:rPr>
      </w:pPr>
      <w:r w:rsidRPr="00D17E5B">
        <w:rPr>
          <w:rFonts w:ascii="Arial" w:hAnsi="Arial" w:cs="Arial"/>
          <w:b/>
          <w:sz w:val="18"/>
          <w:szCs w:val="18"/>
        </w:rPr>
        <w:t>Zum Unternehmen Balluff</w:t>
      </w:r>
    </w:p>
    <w:p w14:paraId="3196B3E7" w14:textId="072F3900" w:rsidR="00F317E4" w:rsidRPr="00F317E4" w:rsidRDefault="00F317E4" w:rsidP="00F317E4">
      <w:pPr>
        <w:rPr>
          <w:rFonts w:ascii="Arial" w:hAnsi="Arial" w:cs="Arial"/>
          <w:sz w:val="18"/>
          <w:szCs w:val="18"/>
        </w:rPr>
      </w:pPr>
      <w:r w:rsidRPr="00F317E4">
        <w:rPr>
          <w:rFonts w:ascii="Arial" w:hAnsi="Arial" w:cs="Arial"/>
          <w:sz w:val="18"/>
          <w:szCs w:val="18"/>
        </w:rPr>
        <w:t xml:space="preserve">1921 in Neuhausen a. d. F. gegründet, steht Balluff mit seinen </w:t>
      </w:r>
      <w:r w:rsidR="009E1DAC">
        <w:rPr>
          <w:rFonts w:ascii="Arial" w:hAnsi="Arial" w:cs="Arial"/>
          <w:sz w:val="18"/>
          <w:szCs w:val="18"/>
        </w:rPr>
        <w:t>3600</w:t>
      </w:r>
      <w:r w:rsidRPr="00F317E4">
        <w:rPr>
          <w:rFonts w:ascii="Arial" w:hAnsi="Arial" w:cs="Arial"/>
          <w:sz w:val="18"/>
          <w:szCs w:val="18"/>
        </w:rPr>
        <w:t xml:space="preserve"> Mitarbeitern weltweit für innovative Technik, Qualität und branchenübergreifende Erfahrung in der industriellen Automation. Als führender Sensor- und Automatisierungsspezialist bietet das Familienunternehmen in vierter Generation ein umfassendes Portfolio hochwertiger Sensor-, Identifikations-, Netzwerk- und Softwarelösungen an. </w:t>
      </w:r>
    </w:p>
    <w:p w14:paraId="015859FE" w14:textId="3046F50A" w:rsidR="00151981" w:rsidRDefault="00F317E4" w:rsidP="00F317E4">
      <w:pPr>
        <w:rPr>
          <w:rFonts w:ascii="Arial" w:hAnsi="Arial" w:cs="Arial"/>
          <w:sz w:val="18"/>
          <w:szCs w:val="18"/>
        </w:rPr>
      </w:pPr>
      <w:r w:rsidRPr="00F317E4">
        <w:rPr>
          <w:rFonts w:ascii="Arial" w:hAnsi="Arial" w:cs="Arial"/>
          <w:sz w:val="18"/>
          <w:szCs w:val="18"/>
        </w:rPr>
        <w:t>Im Jahr 201</w:t>
      </w:r>
      <w:r w:rsidR="009E1DAC">
        <w:rPr>
          <w:rFonts w:ascii="Arial" w:hAnsi="Arial" w:cs="Arial"/>
          <w:sz w:val="18"/>
          <w:szCs w:val="18"/>
        </w:rPr>
        <w:t>9</w:t>
      </w:r>
      <w:r w:rsidRPr="00F317E4">
        <w:rPr>
          <w:rFonts w:ascii="Arial" w:hAnsi="Arial" w:cs="Arial"/>
          <w:sz w:val="18"/>
          <w:szCs w:val="18"/>
        </w:rPr>
        <w:t xml:space="preserve"> verzeichnete die Balluff Gruppe einen Umsatz von rund </w:t>
      </w:r>
      <w:r w:rsidR="00A34675" w:rsidRPr="00A34675">
        <w:rPr>
          <w:rFonts w:ascii="Arial" w:hAnsi="Arial" w:cs="Arial"/>
          <w:sz w:val="18"/>
          <w:szCs w:val="18"/>
        </w:rPr>
        <w:t>4</w:t>
      </w:r>
      <w:r w:rsidR="009E1DAC">
        <w:rPr>
          <w:rFonts w:ascii="Arial" w:hAnsi="Arial" w:cs="Arial"/>
          <w:sz w:val="18"/>
          <w:szCs w:val="18"/>
        </w:rPr>
        <w:t>69</w:t>
      </w:r>
      <w:r w:rsidRPr="00F317E4">
        <w:rPr>
          <w:rFonts w:ascii="Arial" w:hAnsi="Arial" w:cs="Arial"/>
          <w:sz w:val="18"/>
          <w:szCs w:val="18"/>
        </w:rPr>
        <w:t xml:space="preserve"> Mio. Euro. Neben dem zentralen Firmensitz in Neuhausen a. d. F. verfügt Balluff rund um den Globus über Vertriebs-, Produktions- und Entwicklungsstandorte und ist mit 3</w:t>
      </w:r>
      <w:r w:rsidR="00A957FC">
        <w:rPr>
          <w:rFonts w:ascii="Arial" w:hAnsi="Arial" w:cs="Arial"/>
          <w:sz w:val="18"/>
          <w:szCs w:val="18"/>
        </w:rPr>
        <w:t>8</w:t>
      </w:r>
      <w:r w:rsidRPr="00F317E4">
        <w:rPr>
          <w:rFonts w:ascii="Arial" w:hAnsi="Arial" w:cs="Arial"/>
          <w:sz w:val="18"/>
          <w:szCs w:val="18"/>
        </w:rPr>
        <w:t xml:space="preserve"> Tochtergesellschaften und weiteren Vertretungen in 68 Ländern aufgestellt. Dies garantiert den Kunden eine schnelle weltweite Verfügbarkeit der Produkte und eine hohe Beratungs- und Servicequalität direkt vor Ort.</w:t>
      </w:r>
    </w:p>
    <w:p w14:paraId="0B8351B3" w14:textId="0CA81232" w:rsidR="009B41D2" w:rsidRDefault="009B41D2" w:rsidP="009B41D2">
      <w:pPr>
        <w:rPr>
          <w:rFonts w:ascii="Arial" w:hAnsi="Arial" w:cs="Arial"/>
          <w:sz w:val="18"/>
          <w:szCs w:val="18"/>
        </w:rPr>
      </w:pPr>
    </w:p>
    <w:p w14:paraId="4374BE34" w14:textId="3031FAA7" w:rsidR="00313015" w:rsidRDefault="00313015" w:rsidP="009B41D2">
      <w:pPr>
        <w:rPr>
          <w:rFonts w:ascii="Arial" w:hAnsi="Arial" w:cs="Arial"/>
          <w:sz w:val="18"/>
          <w:szCs w:val="18"/>
        </w:rPr>
      </w:pPr>
    </w:p>
    <w:p w14:paraId="0112467B" w14:textId="5A879322" w:rsidR="00313015" w:rsidRDefault="00313015" w:rsidP="00313015">
      <w:pPr>
        <w:rPr>
          <w:rFonts w:ascii="Arial" w:hAnsi="Arial" w:cs="Arial"/>
          <w:sz w:val="18"/>
          <w:szCs w:val="18"/>
        </w:rPr>
      </w:pPr>
    </w:p>
    <w:p w14:paraId="5D43EA04" w14:textId="7793E551" w:rsidR="005E018B" w:rsidRDefault="005E018B" w:rsidP="00313015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14:paraId="1C78CB7B" w14:textId="19D46605" w:rsidR="003D52EF" w:rsidRDefault="003D52EF" w:rsidP="005E018B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14:paraId="045A984D" w14:textId="798E4F47" w:rsidR="003D52EF" w:rsidRPr="00BF60E7" w:rsidRDefault="003D52EF" w:rsidP="003D52EF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sectPr w:rsidR="003D52EF" w:rsidRPr="00BF60E7" w:rsidSect="004379D6">
      <w:headerReference w:type="default" r:id="rId11"/>
      <w:headerReference w:type="first" r:id="rId12"/>
      <w:footerReference w:type="first" r:id="rId13"/>
      <w:pgSz w:w="11907" w:h="16840" w:code="9"/>
      <w:pgMar w:top="2552" w:right="4536" w:bottom="1134" w:left="1418" w:header="851" w:footer="56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8FA2A2" w14:textId="77777777" w:rsidR="00EB1288" w:rsidRDefault="00EB1288">
      <w:r>
        <w:separator/>
      </w:r>
    </w:p>
  </w:endnote>
  <w:endnote w:type="continuationSeparator" w:id="0">
    <w:p w14:paraId="166BE789" w14:textId="77777777" w:rsidR="00EB1288" w:rsidRDefault="00EB1288">
      <w:r>
        <w:continuationSeparator/>
      </w:r>
    </w:p>
  </w:endnote>
  <w:endnote w:type="continuationNotice" w:id="1">
    <w:p w14:paraId="02E0488B" w14:textId="77777777" w:rsidR="00EB1288" w:rsidRDefault="00EB128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 55">
    <w:altName w:val="Arial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ngsana New">
    <w:altName w:val="Angsana New"/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87D4D5" w14:textId="1C5D80CE" w:rsidR="00EB1288" w:rsidRPr="0017455D" w:rsidRDefault="00EB1288" w:rsidP="00AE6D49">
    <w:pPr>
      <w:pStyle w:val="Fuzeile"/>
      <w:rPr>
        <w:rFonts w:ascii="Arial" w:hAnsi="Arial" w:cs="Arial"/>
        <w:sz w:val="18"/>
        <w:szCs w:val="18"/>
      </w:rPr>
    </w:pPr>
    <w:r w:rsidRPr="00AE6D49">
      <w:rPr>
        <w:rFonts w:ascii="Arial" w:hAnsi="Arial" w:cs="Arial"/>
        <w:sz w:val="18"/>
        <w:szCs w:val="18"/>
      </w:rPr>
      <w:t>*</w:t>
    </w:r>
    <w:r>
      <w:rPr>
        <w:rFonts w:ascii="Arial" w:hAnsi="Arial" w:cs="Arial"/>
        <w:sz w:val="18"/>
        <w:szCs w:val="18"/>
      </w:rPr>
      <w:t xml:space="preserve"> </w:t>
    </w:r>
    <w:r w:rsidRPr="0017455D">
      <w:rPr>
        <w:rFonts w:ascii="Arial" w:hAnsi="Arial" w:cs="Arial"/>
        <w:sz w:val="18"/>
        <w:szCs w:val="18"/>
      </w:rPr>
      <w:t xml:space="preserve">Bei den Gesichtsschildern handelt es sich nicht um ein zertifiziertes Medizinprodukt und </w:t>
    </w:r>
    <w:r>
      <w:rPr>
        <w:rFonts w:ascii="Arial" w:hAnsi="Arial" w:cs="Arial"/>
        <w:sz w:val="18"/>
        <w:szCs w:val="18"/>
      </w:rPr>
      <w:t>sie werden u</w:t>
    </w:r>
    <w:r w:rsidRPr="0017455D">
      <w:rPr>
        <w:rFonts w:ascii="Arial" w:hAnsi="Arial" w:cs="Arial"/>
        <w:sz w:val="18"/>
        <w:szCs w:val="18"/>
      </w:rPr>
      <w:t>nentgeltlich zur Verfügung gestellt.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19D4FD" w14:textId="77777777" w:rsidR="00EB1288" w:rsidRDefault="00EB1288">
      <w:r>
        <w:separator/>
      </w:r>
    </w:p>
  </w:footnote>
  <w:footnote w:type="continuationSeparator" w:id="0">
    <w:p w14:paraId="4DA34D19" w14:textId="77777777" w:rsidR="00EB1288" w:rsidRDefault="00EB1288">
      <w:r>
        <w:continuationSeparator/>
      </w:r>
    </w:p>
  </w:footnote>
  <w:footnote w:type="continuationNotice" w:id="1">
    <w:p w14:paraId="615BBF6F" w14:textId="77777777" w:rsidR="00EB1288" w:rsidRDefault="00EB128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5C9C1F" w14:textId="77777777" w:rsidR="00EB1288" w:rsidRPr="00392B92" w:rsidRDefault="00EB1288" w:rsidP="004379D6">
    <w:pPr>
      <w:pStyle w:val="Kopfzeile"/>
      <w:spacing w:line="140" w:lineRule="atLeast"/>
      <w:ind w:right="-568"/>
      <w:rPr>
        <w:rFonts w:ascii="Arial" w:hAnsi="Arial" w:cs="Arial"/>
        <w:noProof/>
        <w:sz w:val="32"/>
        <w:szCs w:val="32"/>
      </w:rPr>
    </w:pPr>
    <w:r w:rsidRPr="00392B92">
      <w:rPr>
        <w:rFonts w:ascii="Arial" w:hAnsi="Arial" w:cs="Arial"/>
        <w:noProof/>
        <w:sz w:val="32"/>
        <w:szCs w:val="32"/>
      </w:rPr>
      <w:t>PRESSEINFORMATION</w:t>
    </w:r>
  </w:p>
  <w:p w14:paraId="2ADE427B" w14:textId="77777777" w:rsidR="00EB1288" w:rsidRPr="00392B92" w:rsidRDefault="00EB1288" w:rsidP="004379D6">
    <w:pPr>
      <w:pStyle w:val="Kopfzeile"/>
      <w:tabs>
        <w:tab w:val="clear" w:pos="4536"/>
        <w:tab w:val="clear" w:pos="9072"/>
        <w:tab w:val="left" w:pos="3375"/>
      </w:tabs>
      <w:spacing w:line="140" w:lineRule="atLeast"/>
      <w:rPr>
        <w:rFonts w:ascii="Arial" w:hAnsi="Arial" w:cs="Arial"/>
        <w:noProof/>
        <w:sz w:val="32"/>
        <w:szCs w:val="32"/>
      </w:rPr>
    </w:pPr>
    <w:r>
      <w:rPr>
        <w:rFonts w:ascii="Arial" w:hAnsi="Arial" w:cs="Arial"/>
        <w:noProof/>
        <w:sz w:val="32"/>
        <w:szCs w:val="32"/>
      </w:rPr>
      <w:drawing>
        <wp:anchor distT="0" distB="0" distL="114300" distR="114300" simplePos="0" relativeHeight="251658240" behindDoc="0" locked="0" layoutInCell="1" allowOverlap="1" wp14:anchorId="66E3797A" wp14:editId="3FB820C0">
          <wp:simplePos x="0" y="0"/>
          <wp:positionH relativeFrom="page">
            <wp:posOffset>5220970</wp:posOffset>
          </wp:positionH>
          <wp:positionV relativeFrom="page">
            <wp:posOffset>540385</wp:posOffset>
          </wp:positionV>
          <wp:extent cx="1982470" cy="248920"/>
          <wp:effectExtent l="0" t="0" r="0" b="0"/>
          <wp:wrapNone/>
          <wp:docPr id="10" name="Bild 10" descr="Balluff55_20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Balluff55_201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2470" cy="248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92B92">
      <w:rPr>
        <w:rFonts w:ascii="Arial" w:hAnsi="Arial" w:cs="Arial"/>
        <w:noProof/>
        <w:sz w:val="32"/>
        <w:szCs w:val="32"/>
      </w:rPr>
      <w:t>PRESS RELEASE</w:t>
    </w:r>
  </w:p>
  <w:p w14:paraId="2BA92DD8" w14:textId="5330DECF" w:rsidR="00EB128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Seite</w:t>
    </w:r>
    <w:r w:rsidRPr="004379D6">
      <w:rPr>
        <w:rFonts w:ascii="Arial" w:hAnsi="Arial" w:cs="Arial"/>
        <w:sz w:val="18"/>
        <w:szCs w:val="18"/>
      </w:rPr>
      <w:t xml:space="preserve"> </w:t>
    </w:r>
    <w:r w:rsidRPr="004379D6">
      <w:rPr>
        <w:rFonts w:ascii="Arial" w:hAnsi="Arial" w:cs="Arial"/>
        <w:sz w:val="18"/>
        <w:szCs w:val="18"/>
      </w:rPr>
      <w:fldChar w:fldCharType="begin"/>
    </w:r>
    <w:r w:rsidRPr="004379D6">
      <w:rPr>
        <w:rFonts w:ascii="Arial" w:hAnsi="Arial" w:cs="Arial"/>
        <w:sz w:val="18"/>
        <w:szCs w:val="18"/>
      </w:rPr>
      <w:instrText>PAGE   \* MERGEFORMAT</w:instrText>
    </w:r>
    <w:r w:rsidRPr="004379D6">
      <w:rPr>
        <w:rFonts w:ascii="Arial" w:hAnsi="Arial" w:cs="Arial"/>
        <w:sz w:val="18"/>
        <w:szCs w:val="18"/>
      </w:rPr>
      <w:fldChar w:fldCharType="separate"/>
    </w:r>
    <w:r w:rsidR="0099312A">
      <w:rPr>
        <w:rFonts w:ascii="Arial" w:hAnsi="Arial" w:cs="Arial"/>
        <w:noProof/>
        <w:sz w:val="18"/>
        <w:szCs w:val="18"/>
      </w:rPr>
      <w:t>2</w:t>
    </w:r>
    <w:r w:rsidRPr="004379D6">
      <w:rPr>
        <w:rFonts w:ascii="Arial" w:hAnsi="Arial" w:cs="Arial"/>
        <w:sz w:val="18"/>
        <w:szCs w:val="18"/>
      </w:rPr>
      <w:fldChar w:fldCharType="end"/>
    </w:r>
  </w:p>
  <w:p w14:paraId="1450840C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6FE68C42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7A9FC040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Balluff GmbH </w:t>
    </w:r>
  </w:p>
  <w:p w14:paraId="5D9F5641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>Schurwaldstraße 9</w:t>
    </w:r>
  </w:p>
  <w:p w14:paraId="44BCD0F5" w14:textId="77777777" w:rsidR="00EB128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73765 Neuhausen </w:t>
    </w:r>
    <w:proofErr w:type="spellStart"/>
    <w:r w:rsidRPr="004379D6">
      <w:rPr>
        <w:rFonts w:ascii="Arial" w:hAnsi="Arial" w:cs="Arial"/>
        <w:sz w:val="18"/>
        <w:szCs w:val="18"/>
      </w:rPr>
      <w:t>a.d.F</w:t>
    </w:r>
    <w:proofErr w:type="spellEnd"/>
    <w:r w:rsidRPr="004379D6">
      <w:rPr>
        <w:rFonts w:ascii="Arial" w:hAnsi="Arial" w:cs="Arial"/>
        <w:sz w:val="18"/>
        <w:szCs w:val="18"/>
      </w:rPr>
      <w:t>.</w:t>
    </w:r>
  </w:p>
  <w:p w14:paraId="1AA91C93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Deutschland</w:t>
    </w:r>
  </w:p>
  <w:p w14:paraId="64B9F783" w14:textId="77777777" w:rsidR="00EB1288" w:rsidRPr="00392B92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>Tel. +49 7158 173-0</w:t>
    </w:r>
  </w:p>
  <w:p w14:paraId="4D593AB3" w14:textId="77777777" w:rsidR="00EB1288" w:rsidRPr="0065034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Fax +49 7158 5010</w:t>
    </w:r>
  </w:p>
  <w:p w14:paraId="732DC442" w14:textId="77777777" w:rsidR="00EB1288" w:rsidRPr="0065034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balluff@balluff.de</w:t>
    </w:r>
  </w:p>
  <w:p w14:paraId="3DCF1302" w14:textId="77777777" w:rsidR="00EB1288" w:rsidRPr="0065034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www.balluff.com</w:t>
    </w:r>
  </w:p>
  <w:p w14:paraId="4C191775" w14:textId="77777777" w:rsidR="00EB1288" w:rsidRPr="004379D6" w:rsidRDefault="00EB1288" w:rsidP="004379D6">
    <w:pPr>
      <w:pStyle w:val="Kopfzeile"/>
    </w:pPr>
    <w:r w:rsidRPr="00BF60E7">
      <w:rPr>
        <w:rFonts w:ascii="Arial" w:hAnsi="Arial" w:cs="Arial"/>
        <w:sz w:val="32"/>
        <w:szCs w:val="32"/>
        <w:lang w:val="en-GB"/>
      </w:rPr>
      <w:t>COMMUNIQUÉ DE PRESSE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01DA49" w14:textId="77777777" w:rsidR="00EB1288" w:rsidRPr="00650348" w:rsidRDefault="00EB1288" w:rsidP="004379D6">
    <w:pPr>
      <w:pStyle w:val="Kopfzeile"/>
      <w:spacing w:line="140" w:lineRule="atLeast"/>
      <w:ind w:right="-568"/>
      <w:rPr>
        <w:rFonts w:ascii="Arial" w:hAnsi="Arial" w:cs="Arial"/>
        <w:noProof/>
        <w:sz w:val="32"/>
        <w:szCs w:val="32"/>
        <w:lang w:val="fr-FR"/>
      </w:rPr>
    </w:pPr>
    <w:r>
      <w:rPr>
        <w:noProof/>
      </w:rPr>
      <w:drawing>
        <wp:anchor distT="0" distB="0" distL="114300" distR="114300" simplePos="0" relativeHeight="251658241" behindDoc="0" locked="0" layoutInCell="1" allowOverlap="1" wp14:anchorId="15CD4104" wp14:editId="7E43F311">
          <wp:simplePos x="0" y="0"/>
          <wp:positionH relativeFrom="page">
            <wp:posOffset>5220970</wp:posOffset>
          </wp:positionH>
          <wp:positionV relativeFrom="page">
            <wp:posOffset>540385</wp:posOffset>
          </wp:positionV>
          <wp:extent cx="1982470" cy="248920"/>
          <wp:effectExtent l="0" t="0" r="0" b="0"/>
          <wp:wrapNone/>
          <wp:docPr id="9" name="Bild 9" descr="Balluff55_20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Balluff55_201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2470" cy="248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50348">
      <w:rPr>
        <w:rFonts w:ascii="Arial" w:hAnsi="Arial" w:cs="Arial"/>
        <w:noProof/>
        <w:sz w:val="32"/>
        <w:szCs w:val="32"/>
        <w:lang w:val="fr-FR"/>
      </w:rPr>
      <w:t>PRESSEINFORMATION</w:t>
    </w:r>
    <w:r w:rsidRPr="00650348">
      <w:rPr>
        <w:rFonts w:ascii="Arial" w:hAnsi="Arial" w:cs="Arial"/>
        <w:noProof/>
        <w:sz w:val="32"/>
        <w:szCs w:val="32"/>
        <w:lang w:val="fr-FR"/>
      </w:rPr>
      <w:br/>
      <w:t>PRESS RELEASE</w:t>
    </w:r>
    <w:r w:rsidRPr="00650348">
      <w:rPr>
        <w:rFonts w:ascii="Arial" w:hAnsi="Arial" w:cs="Arial"/>
        <w:sz w:val="32"/>
        <w:szCs w:val="32"/>
        <w:lang w:val="fr-FR"/>
      </w:rPr>
      <w:t xml:space="preserve"> </w:t>
    </w:r>
    <w:r w:rsidRPr="00650348">
      <w:rPr>
        <w:rFonts w:ascii="Arial" w:hAnsi="Arial" w:cs="Arial"/>
        <w:sz w:val="32"/>
        <w:szCs w:val="32"/>
        <w:lang w:val="fr-FR"/>
      </w:rPr>
      <w:br/>
      <w:t>COMMUNIQUÉ DE PRESSE</w:t>
    </w:r>
  </w:p>
  <w:p w14:paraId="0E0C384C" w14:textId="0A4AD787" w:rsidR="00EB1288" w:rsidRPr="00080FFF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>Solidarität in Corona-Zeiten</w:t>
    </w:r>
  </w:p>
  <w:p w14:paraId="52CFA5A7" w14:textId="268A18C9" w:rsidR="00EB1288" w:rsidRPr="005F6D2F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5F6D2F">
      <w:rPr>
        <w:rFonts w:ascii="Arial" w:hAnsi="Arial" w:cs="Arial"/>
        <w:sz w:val="18"/>
        <w:szCs w:val="18"/>
      </w:rPr>
      <w:t xml:space="preserve">Seite </w:t>
    </w:r>
    <w:r w:rsidRPr="004379D6">
      <w:rPr>
        <w:rFonts w:ascii="Arial" w:hAnsi="Arial" w:cs="Arial"/>
        <w:sz w:val="18"/>
        <w:szCs w:val="18"/>
      </w:rPr>
      <w:fldChar w:fldCharType="begin"/>
    </w:r>
    <w:r w:rsidRPr="005F6D2F">
      <w:rPr>
        <w:rFonts w:ascii="Arial" w:hAnsi="Arial" w:cs="Arial"/>
        <w:sz w:val="18"/>
        <w:szCs w:val="18"/>
      </w:rPr>
      <w:instrText>PAGE   \* MERGEFORMAT</w:instrText>
    </w:r>
    <w:r w:rsidRPr="004379D6">
      <w:rPr>
        <w:rFonts w:ascii="Arial" w:hAnsi="Arial" w:cs="Arial"/>
        <w:sz w:val="18"/>
        <w:szCs w:val="18"/>
      </w:rPr>
      <w:fldChar w:fldCharType="separate"/>
    </w:r>
    <w:r w:rsidR="0099312A">
      <w:rPr>
        <w:rFonts w:ascii="Arial" w:hAnsi="Arial" w:cs="Arial"/>
        <w:noProof/>
        <w:sz w:val="18"/>
        <w:szCs w:val="18"/>
      </w:rPr>
      <w:t>1</w:t>
    </w:r>
    <w:r w:rsidRPr="004379D6">
      <w:rPr>
        <w:rFonts w:ascii="Arial" w:hAnsi="Arial" w:cs="Arial"/>
        <w:sz w:val="18"/>
        <w:szCs w:val="18"/>
      </w:rPr>
      <w:fldChar w:fldCharType="end"/>
    </w:r>
  </w:p>
  <w:p w14:paraId="0312E9CA" w14:textId="77777777" w:rsidR="00EB1288" w:rsidRPr="005F6D2F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079F9000" w14:textId="77777777" w:rsidR="00EB1288" w:rsidRPr="005F6D2F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0F640A86" w14:textId="77777777" w:rsidR="00EB1288" w:rsidRPr="00392B92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392B92">
      <w:rPr>
        <w:rFonts w:ascii="Arial" w:hAnsi="Arial" w:cs="Arial"/>
        <w:sz w:val="18"/>
        <w:szCs w:val="18"/>
      </w:rPr>
      <w:t xml:space="preserve">Balluff GmbH </w:t>
    </w:r>
  </w:p>
  <w:p w14:paraId="0BF47BD5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>Schurwaldstraße 9</w:t>
    </w:r>
  </w:p>
  <w:p w14:paraId="3D3F57B5" w14:textId="77777777" w:rsidR="00EB128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79D6">
      <w:rPr>
        <w:rFonts w:ascii="Arial" w:hAnsi="Arial" w:cs="Arial"/>
        <w:sz w:val="18"/>
        <w:szCs w:val="18"/>
      </w:rPr>
      <w:t xml:space="preserve">73765 Neuhausen </w:t>
    </w:r>
    <w:proofErr w:type="spellStart"/>
    <w:r w:rsidRPr="004379D6">
      <w:rPr>
        <w:rFonts w:ascii="Arial" w:hAnsi="Arial" w:cs="Arial"/>
        <w:sz w:val="18"/>
        <w:szCs w:val="18"/>
      </w:rPr>
      <w:t>a.d.F</w:t>
    </w:r>
    <w:proofErr w:type="spellEnd"/>
    <w:r w:rsidRPr="004379D6">
      <w:rPr>
        <w:rFonts w:ascii="Arial" w:hAnsi="Arial" w:cs="Arial"/>
        <w:sz w:val="18"/>
        <w:szCs w:val="18"/>
      </w:rPr>
      <w:t>.</w:t>
    </w:r>
  </w:p>
  <w:p w14:paraId="42149B39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Deutschland</w:t>
    </w:r>
  </w:p>
  <w:p w14:paraId="2B93C169" w14:textId="77777777" w:rsidR="00EB1288" w:rsidRPr="00433D99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3D99">
      <w:rPr>
        <w:rFonts w:ascii="Arial" w:hAnsi="Arial" w:cs="Arial"/>
        <w:sz w:val="18"/>
        <w:szCs w:val="18"/>
      </w:rPr>
      <w:t>Tel. +49 7158 173-0</w:t>
    </w:r>
  </w:p>
  <w:p w14:paraId="5E6F9B9B" w14:textId="77777777" w:rsidR="00EB1288" w:rsidRPr="00433D99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3D99">
      <w:rPr>
        <w:rFonts w:ascii="Arial" w:hAnsi="Arial" w:cs="Arial"/>
        <w:sz w:val="18"/>
        <w:szCs w:val="18"/>
      </w:rPr>
      <w:t>Fax +49 7158 5010</w:t>
    </w:r>
  </w:p>
  <w:p w14:paraId="7AB16791" w14:textId="77777777" w:rsidR="00EB1288" w:rsidRPr="00433D99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  <w:r w:rsidRPr="00433D99">
      <w:rPr>
        <w:rFonts w:ascii="Arial" w:hAnsi="Arial" w:cs="Arial"/>
        <w:sz w:val="18"/>
        <w:szCs w:val="18"/>
      </w:rPr>
      <w:t>balluff@balluff.de</w:t>
    </w:r>
  </w:p>
  <w:p w14:paraId="02DF12DA" w14:textId="77777777" w:rsidR="00EB1288" w:rsidRPr="0065034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  <w:r w:rsidRPr="00650348">
      <w:rPr>
        <w:rFonts w:ascii="Arial" w:hAnsi="Arial" w:cs="Arial"/>
        <w:sz w:val="18"/>
        <w:szCs w:val="18"/>
        <w:lang w:val="fr-FR"/>
      </w:rPr>
      <w:t>www.balluff.com</w:t>
    </w:r>
  </w:p>
  <w:p w14:paraId="42E2DB55" w14:textId="77777777" w:rsidR="00EB1288" w:rsidRPr="0065034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</w:p>
  <w:p w14:paraId="1405372E" w14:textId="77777777" w:rsidR="00EB1288" w:rsidRPr="0065034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fr-FR"/>
      </w:rPr>
    </w:pPr>
  </w:p>
  <w:p w14:paraId="2722AE63" w14:textId="77777777" w:rsidR="00EB1288" w:rsidRPr="00B31CD8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b/>
        <w:sz w:val="12"/>
        <w:szCs w:val="12"/>
        <w:lang w:val="fr-FR"/>
      </w:rPr>
    </w:pPr>
    <w:r w:rsidRPr="00B31CD8">
      <w:rPr>
        <w:rFonts w:ascii="Arial" w:hAnsi="Arial" w:cs="Arial"/>
        <w:b/>
        <w:sz w:val="12"/>
        <w:szCs w:val="12"/>
        <w:lang w:val="fr-FR"/>
      </w:rPr>
      <w:t>Corporate Communication</w:t>
    </w:r>
  </w:p>
  <w:p w14:paraId="7888DB29" w14:textId="77777777" w:rsidR="00EB1288" w:rsidRPr="00392B92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  <w:r>
      <w:rPr>
        <w:rFonts w:ascii="Arial" w:hAnsi="Arial" w:cs="Arial"/>
        <w:sz w:val="18"/>
        <w:szCs w:val="18"/>
        <w:lang w:val="en-US"/>
      </w:rPr>
      <w:t>Teresa Weinhuber</w:t>
    </w:r>
  </w:p>
  <w:p w14:paraId="354CB3DF" w14:textId="77777777" w:rsidR="00EB1288" w:rsidRPr="00392B92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</w:p>
  <w:p w14:paraId="5A9D5524" w14:textId="77777777" w:rsidR="00EB1288" w:rsidRPr="00BF60E7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US"/>
      </w:rPr>
    </w:pPr>
    <w:r w:rsidRPr="00BF60E7">
      <w:rPr>
        <w:rFonts w:ascii="Arial" w:hAnsi="Arial" w:cs="Arial"/>
        <w:sz w:val="18"/>
        <w:szCs w:val="18"/>
        <w:lang w:val="en-US"/>
      </w:rPr>
      <w:t>Balluff GmbH</w:t>
    </w:r>
  </w:p>
  <w:p w14:paraId="60D82BD4" w14:textId="77777777" w:rsidR="00EB1288" w:rsidRPr="00BF60E7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en-GB"/>
      </w:rPr>
    </w:pPr>
    <w:r>
      <w:rPr>
        <w:rFonts w:ascii="Arial" w:hAnsi="Arial" w:cs="Arial"/>
        <w:sz w:val="18"/>
        <w:szCs w:val="18"/>
        <w:lang w:val="en-US"/>
      </w:rPr>
      <w:t xml:space="preserve">Corporate </w:t>
    </w:r>
    <w:r w:rsidRPr="00BF60E7">
      <w:rPr>
        <w:rFonts w:ascii="Arial" w:hAnsi="Arial" w:cs="Arial"/>
        <w:sz w:val="18"/>
        <w:szCs w:val="18"/>
        <w:lang w:val="en-GB"/>
      </w:rPr>
      <w:t>Communic</w:t>
    </w:r>
    <w:r>
      <w:rPr>
        <w:rFonts w:ascii="Arial" w:hAnsi="Arial" w:cs="Arial"/>
        <w:sz w:val="18"/>
        <w:szCs w:val="18"/>
        <w:lang w:val="en-GB"/>
      </w:rPr>
      <w:t>ation</w:t>
    </w:r>
  </w:p>
  <w:p w14:paraId="6016577A" w14:textId="77777777" w:rsidR="00EB1288" w:rsidRPr="00BF60E7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it-IT"/>
      </w:rPr>
    </w:pPr>
    <w:r w:rsidRPr="00BF60E7">
      <w:rPr>
        <w:rFonts w:ascii="Arial" w:hAnsi="Arial" w:cs="Arial"/>
        <w:sz w:val="18"/>
        <w:szCs w:val="18"/>
        <w:lang w:val="it-IT"/>
      </w:rPr>
      <w:t>Tel. +49 7158 173-</w:t>
    </w:r>
    <w:r>
      <w:rPr>
        <w:rFonts w:ascii="Arial" w:hAnsi="Arial" w:cs="Arial"/>
        <w:sz w:val="18"/>
        <w:szCs w:val="18"/>
        <w:lang w:val="it-IT"/>
      </w:rPr>
      <w:t>8472</w:t>
    </w:r>
  </w:p>
  <w:p w14:paraId="5426E000" w14:textId="77777777" w:rsidR="00EB1288" w:rsidRPr="00BF60E7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  <w:lang w:val="it-IT"/>
      </w:rPr>
    </w:pPr>
    <w:proofErr w:type="spellStart"/>
    <w:r>
      <w:rPr>
        <w:rFonts w:ascii="Arial" w:hAnsi="Arial" w:cs="Arial"/>
        <w:sz w:val="18"/>
        <w:szCs w:val="18"/>
        <w:lang w:val="it-IT"/>
      </w:rPr>
      <w:t>teresa.weinhuber</w:t>
    </w:r>
    <w:proofErr w:type="spellEnd"/>
    <w:r w:rsidRPr="005F6D2F">
      <w:rPr>
        <w:rFonts w:ascii="Arial" w:hAnsi="Arial" w:cs="Arial"/>
        <w:sz w:val="18"/>
        <w:szCs w:val="18"/>
      </w:rPr>
      <w:t>@balluff.de</w:t>
    </w:r>
  </w:p>
  <w:p w14:paraId="726C436D" w14:textId="77777777" w:rsidR="00EB1288" w:rsidRPr="005F6D2F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sz w:val="18"/>
        <w:szCs w:val="18"/>
      </w:rPr>
    </w:pPr>
  </w:p>
  <w:p w14:paraId="3E63AE39" w14:textId="77777777" w:rsidR="00EB1288" w:rsidRPr="004379D6" w:rsidRDefault="00EB1288" w:rsidP="004379D6">
    <w:pPr>
      <w:framePr w:w="3120" w:h="8006" w:hSpace="142" w:wrap="around" w:vAnchor="page" w:hAnchor="page" w:x="8223" w:y="2553"/>
      <w:spacing w:line="260" w:lineRule="atLeast"/>
      <w:rPr>
        <w:rFonts w:ascii="Arial" w:hAnsi="Arial" w:cs="Arial"/>
        <w:b/>
        <w:sz w:val="18"/>
        <w:szCs w:val="18"/>
      </w:rPr>
    </w:pPr>
    <w:r w:rsidRPr="00BF60E7">
      <w:rPr>
        <w:rFonts w:ascii="Arial" w:hAnsi="Arial" w:cs="Arial"/>
        <w:b/>
        <w:sz w:val="18"/>
        <w:szCs w:val="18"/>
      </w:rPr>
      <w:t>Belegexemplar erbeten</w:t>
    </w:r>
  </w:p>
  <w:p w14:paraId="111FA3D7" w14:textId="77777777" w:rsidR="00EB1288" w:rsidRPr="00392B92" w:rsidRDefault="00EB1288" w:rsidP="004379D6">
    <w:pPr>
      <w:pStyle w:val="Kopfzeile"/>
      <w:tabs>
        <w:tab w:val="left" w:pos="3348"/>
      </w:tabs>
      <w:spacing w:line="140" w:lineRule="atLeast"/>
      <w:rPr>
        <w:rFonts w:ascii="Arial" w:hAnsi="Arial" w:cs="Arial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2EEEEB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BCC2E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642FC7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8767F3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F9EBB6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5623CC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38EEC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942A5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B604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1AC49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20A1EE9"/>
    <w:multiLevelType w:val="hybridMultilevel"/>
    <w:tmpl w:val="29202700"/>
    <w:lvl w:ilvl="0" w:tplc="FB1AA868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FB401E"/>
    <w:multiLevelType w:val="multilevel"/>
    <w:tmpl w:val="EE0AA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D793647"/>
    <w:multiLevelType w:val="hybridMultilevel"/>
    <w:tmpl w:val="27D09F7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4B071CC"/>
    <w:multiLevelType w:val="multilevel"/>
    <w:tmpl w:val="C2EED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18561A"/>
    <w:multiLevelType w:val="hybridMultilevel"/>
    <w:tmpl w:val="E064E948"/>
    <w:lvl w:ilvl="0" w:tplc="0D246FE4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AF5E9E"/>
    <w:multiLevelType w:val="hybridMultilevel"/>
    <w:tmpl w:val="45F66696"/>
    <w:lvl w:ilvl="0" w:tplc="97EA817E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1A405A"/>
    <w:multiLevelType w:val="hybridMultilevel"/>
    <w:tmpl w:val="25547B7C"/>
    <w:lvl w:ilvl="0" w:tplc="0407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D46B73"/>
    <w:multiLevelType w:val="multilevel"/>
    <w:tmpl w:val="C068E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2"/>
  </w:num>
  <w:num w:numId="12">
    <w:abstractNumId w:val="11"/>
  </w:num>
  <w:num w:numId="13">
    <w:abstractNumId w:val="13"/>
  </w:num>
  <w:num w:numId="14">
    <w:abstractNumId w:val="17"/>
  </w:num>
  <w:num w:numId="15">
    <w:abstractNumId w:val="14"/>
  </w:num>
  <w:num w:numId="16">
    <w:abstractNumId w:val="10"/>
  </w:num>
  <w:num w:numId="17">
    <w:abstractNumId w:val="16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it-IT" w:vendorID="64" w:dllVersion="6" w:nlCheck="1" w:checkStyle="0"/>
  <w:activeWritingStyle w:appName="MSWord" w:lang="de-DE" w:vendorID="64" w:dllVersion="4096" w:nlCheck="1" w:checkStyle="0"/>
  <w:activeWritingStyle w:appName="MSWord" w:lang="fr-FR" w:vendorID="64" w:dllVersion="4096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it-IT" w:vendorID="64" w:dllVersion="4096" w:nlCheck="1" w:checkStyle="0"/>
  <w:activeWritingStyle w:appName="MSWord" w:lang="de-DE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348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3FDC"/>
    <w:rsid w:val="00000AF0"/>
    <w:rsid w:val="00002A4C"/>
    <w:rsid w:val="000077C3"/>
    <w:rsid w:val="000115B7"/>
    <w:rsid w:val="00023F90"/>
    <w:rsid w:val="000257B3"/>
    <w:rsid w:val="00035952"/>
    <w:rsid w:val="000441AF"/>
    <w:rsid w:val="00046068"/>
    <w:rsid w:val="000467AF"/>
    <w:rsid w:val="0005243A"/>
    <w:rsid w:val="00065C8B"/>
    <w:rsid w:val="00070EEB"/>
    <w:rsid w:val="00075BC2"/>
    <w:rsid w:val="00077135"/>
    <w:rsid w:val="00080FFF"/>
    <w:rsid w:val="00084DC4"/>
    <w:rsid w:val="000926C9"/>
    <w:rsid w:val="000977D7"/>
    <w:rsid w:val="000A13C4"/>
    <w:rsid w:val="000A3F16"/>
    <w:rsid w:val="000A60C5"/>
    <w:rsid w:val="000A624C"/>
    <w:rsid w:val="000A73A4"/>
    <w:rsid w:val="000B1BC9"/>
    <w:rsid w:val="000B4CF8"/>
    <w:rsid w:val="000B55BB"/>
    <w:rsid w:val="000B7B11"/>
    <w:rsid w:val="000C10AB"/>
    <w:rsid w:val="000C281D"/>
    <w:rsid w:val="000C3CDC"/>
    <w:rsid w:val="000C4321"/>
    <w:rsid w:val="000C5674"/>
    <w:rsid w:val="000C6F31"/>
    <w:rsid w:val="000D18D1"/>
    <w:rsid w:val="000D2E42"/>
    <w:rsid w:val="000D3230"/>
    <w:rsid w:val="000D3643"/>
    <w:rsid w:val="000D424F"/>
    <w:rsid w:val="000D467F"/>
    <w:rsid w:val="000D6809"/>
    <w:rsid w:val="000E2696"/>
    <w:rsid w:val="000E29C5"/>
    <w:rsid w:val="000F0888"/>
    <w:rsid w:val="000F6F11"/>
    <w:rsid w:val="000F70DE"/>
    <w:rsid w:val="001031C1"/>
    <w:rsid w:val="00105C1F"/>
    <w:rsid w:val="00112C66"/>
    <w:rsid w:val="00115379"/>
    <w:rsid w:val="001174CE"/>
    <w:rsid w:val="00121918"/>
    <w:rsid w:val="0012231D"/>
    <w:rsid w:val="00126064"/>
    <w:rsid w:val="00126976"/>
    <w:rsid w:val="00130CF5"/>
    <w:rsid w:val="00131410"/>
    <w:rsid w:val="00132603"/>
    <w:rsid w:val="0013749C"/>
    <w:rsid w:val="001401A6"/>
    <w:rsid w:val="0014118B"/>
    <w:rsid w:val="00141A6F"/>
    <w:rsid w:val="00141ECA"/>
    <w:rsid w:val="00150170"/>
    <w:rsid w:val="00151981"/>
    <w:rsid w:val="0015678A"/>
    <w:rsid w:val="00160168"/>
    <w:rsid w:val="00160911"/>
    <w:rsid w:val="00162664"/>
    <w:rsid w:val="0016707B"/>
    <w:rsid w:val="00167D7A"/>
    <w:rsid w:val="00170DB4"/>
    <w:rsid w:val="001733CF"/>
    <w:rsid w:val="0017455D"/>
    <w:rsid w:val="00184CF5"/>
    <w:rsid w:val="001865F1"/>
    <w:rsid w:val="0019097C"/>
    <w:rsid w:val="0019746A"/>
    <w:rsid w:val="001A3396"/>
    <w:rsid w:val="001A378C"/>
    <w:rsid w:val="001A6ABC"/>
    <w:rsid w:val="001A7453"/>
    <w:rsid w:val="001A7839"/>
    <w:rsid w:val="001B6CF5"/>
    <w:rsid w:val="001C115A"/>
    <w:rsid w:val="001D3109"/>
    <w:rsid w:val="001D4F6C"/>
    <w:rsid w:val="001D6927"/>
    <w:rsid w:val="001D6BDE"/>
    <w:rsid w:val="001E0AE5"/>
    <w:rsid w:val="001E3E6F"/>
    <w:rsid w:val="001E5D7B"/>
    <w:rsid w:val="001F5C91"/>
    <w:rsid w:val="0020064F"/>
    <w:rsid w:val="002013FB"/>
    <w:rsid w:val="00201C98"/>
    <w:rsid w:val="002038E4"/>
    <w:rsid w:val="0020524D"/>
    <w:rsid w:val="0021111A"/>
    <w:rsid w:val="00211F32"/>
    <w:rsid w:val="00214761"/>
    <w:rsid w:val="002319E8"/>
    <w:rsid w:val="002468B1"/>
    <w:rsid w:val="0025573F"/>
    <w:rsid w:val="002635CD"/>
    <w:rsid w:val="00264503"/>
    <w:rsid w:val="00265726"/>
    <w:rsid w:val="00270888"/>
    <w:rsid w:val="00271FA8"/>
    <w:rsid w:val="00273224"/>
    <w:rsid w:val="002738E6"/>
    <w:rsid w:val="00280880"/>
    <w:rsid w:val="00282AA0"/>
    <w:rsid w:val="0028350E"/>
    <w:rsid w:val="002923A0"/>
    <w:rsid w:val="00297CD8"/>
    <w:rsid w:val="002A1200"/>
    <w:rsid w:val="002A1B48"/>
    <w:rsid w:val="002B6EC0"/>
    <w:rsid w:val="002B7BEC"/>
    <w:rsid w:val="002C2D60"/>
    <w:rsid w:val="002C588D"/>
    <w:rsid w:val="002D1074"/>
    <w:rsid w:val="002D2F9E"/>
    <w:rsid w:val="002D4918"/>
    <w:rsid w:val="002D5EAA"/>
    <w:rsid w:val="002E00B5"/>
    <w:rsid w:val="002E57D5"/>
    <w:rsid w:val="002E6488"/>
    <w:rsid w:val="002E6F27"/>
    <w:rsid w:val="002F4F8D"/>
    <w:rsid w:val="003001C7"/>
    <w:rsid w:val="00301CA6"/>
    <w:rsid w:val="00301FB8"/>
    <w:rsid w:val="00306F6B"/>
    <w:rsid w:val="00313015"/>
    <w:rsid w:val="0031410C"/>
    <w:rsid w:val="00314565"/>
    <w:rsid w:val="00320928"/>
    <w:rsid w:val="003217C8"/>
    <w:rsid w:val="003239CC"/>
    <w:rsid w:val="003326F1"/>
    <w:rsid w:val="00333883"/>
    <w:rsid w:val="00335D63"/>
    <w:rsid w:val="003365F9"/>
    <w:rsid w:val="0034537C"/>
    <w:rsid w:val="003458C3"/>
    <w:rsid w:val="00350D8D"/>
    <w:rsid w:val="00351ECE"/>
    <w:rsid w:val="0035293E"/>
    <w:rsid w:val="00352EB0"/>
    <w:rsid w:val="00353011"/>
    <w:rsid w:val="00353072"/>
    <w:rsid w:val="00357852"/>
    <w:rsid w:val="00360AB4"/>
    <w:rsid w:val="00365B5B"/>
    <w:rsid w:val="003766BB"/>
    <w:rsid w:val="00380E28"/>
    <w:rsid w:val="003836BE"/>
    <w:rsid w:val="003843A4"/>
    <w:rsid w:val="00384427"/>
    <w:rsid w:val="00392B92"/>
    <w:rsid w:val="003931C7"/>
    <w:rsid w:val="003946BB"/>
    <w:rsid w:val="0039536E"/>
    <w:rsid w:val="003A1B23"/>
    <w:rsid w:val="003A2298"/>
    <w:rsid w:val="003A5491"/>
    <w:rsid w:val="003A628F"/>
    <w:rsid w:val="003A76A8"/>
    <w:rsid w:val="003B0209"/>
    <w:rsid w:val="003B5B61"/>
    <w:rsid w:val="003B6AAB"/>
    <w:rsid w:val="003B7A13"/>
    <w:rsid w:val="003C1783"/>
    <w:rsid w:val="003C289C"/>
    <w:rsid w:val="003C4288"/>
    <w:rsid w:val="003C683F"/>
    <w:rsid w:val="003C751E"/>
    <w:rsid w:val="003D52EF"/>
    <w:rsid w:val="003E0122"/>
    <w:rsid w:val="003E05F4"/>
    <w:rsid w:val="003E0DCA"/>
    <w:rsid w:val="003E1D3B"/>
    <w:rsid w:val="003E4958"/>
    <w:rsid w:val="003E596B"/>
    <w:rsid w:val="003F094E"/>
    <w:rsid w:val="003F34EB"/>
    <w:rsid w:val="0040034F"/>
    <w:rsid w:val="004146DF"/>
    <w:rsid w:val="00415189"/>
    <w:rsid w:val="00416B04"/>
    <w:rsid w:val="0042312E"/>
    <w:rsid w:val="0042417F"/>
    <w:rsid w:val="00424C81"/>
    <w:rsid w:val="00425B47"/>
    <w:rsid w:val="00426707"/>
    <w:rsid w:val="00427531"/>
    <w:rsid w:val="004314FF"/>
    <w:rsid w:val="004336DF"/>
    <w:rsid w:val="00433D99"/>
    <w:rsid w:val="004351AE"/>
    <w:rsid w:val="004379D6"/>
    <w:rsid w:val="00442924"/>
    <w:rsid w:val="004469A7"/>
    <w:rsid w:val="004519D3"/>
    <w:rsid w:val="004529E7"/>
    <w:rsid w:val="00453A4A"/>
    <w:rsid w:val="0045505B"/>
    <w:rsid w:val="0045567A"/>
    <w:rsid w:val="00456ABE"/>
    <w:rsid w:val="00460073"/>
    <w:rsid w:val="004640F2"/>
    <w:rsid w:val="00472EC6"/>
    <w:rsid w:val="00482AA7"/>
    <w:rsid w:val="00486D76"/>
    <w:rsid w:val="00491764"/>
    <w:rsid w:val="00491FC7"/>
    <w:rsid w:val="00493ED5"/>
    <w:rsid w:val="00494A4D"/>
    <w:rsid w:val="004952E0"/>
    <w:rsid w:val="004957C5"/>
    <w:rsid w:val="004966C8"/>
    <w:rsid w:val="0049798C"/>
    <w:rsid w:val="004A1041"/>
    <w:rsid w:val="004A2AB4"/>
    <w:rsid w:val="004A3E99"/>
    <w:rsid w:val="004A54C7"/>
    <w:rsid w:val="004A5592"/>
    <w:rsid w:val="004A62F2"/>
    <w:rsid w:val="004A741A"/>
    <w:rsid w:val="004B147F"/>
    <w:rsid w:val="004B2D1B"/>
    <w:rsid w:val="004B65FC"/>
    <w:rsid w:val="004C096A"/>
    <w:rsid w:val="004C2F7C"/>
    <w:rsid w:val="004C3263"/>
    <w:rsid w:val="004C4900"/>
    <w:rsid w:val="004C4DDD"/>
    <w:rsid w:val="004C69D2"/>
    <w:rsid w:val="004D00D9"/>
    <w:rsid w:val="004D0491"/>
    <w:rsid w:val="004D5628"/>
    <w:rsid w:val="004E673F"/>
    <w:rsid w:val="004E71E1"/>
    <w:rsid w:val="004F09AA"/>
    <w:rsid w:val="004F5891"/>
    <w:rsid w:val="005000EF"/>
    <w:rsid w:val="005012E1"/>
    <w:rsid w:val="005018AC"/>
    <w:rsid w:val="00504582"/>
    <w:rsid w:val="005049AB"/>
    <w:rsid w:val="00505143"/>
    <w:rsid w:val="00505D77"/>
    <w:rsid w:val="00507037"/>
    <w:rsid w:val="00513797"/>
    <w:rsid w:val="005142C9"/>
    <w:rsid w:val="005204B0"/>
    <w:rsid w:val="00524A02"/>
    <w:rsid w:val="00525EE4"/>
    <w:rsid w:val="005315AF"/>
    <w:rsid w:val="005321EC"/>
    <w:rsid w:val="005347A5"/>
    <w:rsid w:val="00537943"/>
    <w:rsid w:val="00540C0E"/>
    <w:rsid w:val="00544D11"/>
    <w:rsid w:val="00546D55"/>
    <w:rsid w:val="00547D62"/>
    <w:rsid w:val="005505A1"/>
    <w:rsid w:val="00553520"/>
    <w:rsid w:val="00553E08"/>
    <w:rsid w:val="00554E8A"/>
    <w:rsid w:val="0055515C"/>
    <w:rsid w:val="00562C6B"/>
    <w:rsid w:val="00562E62"/>
    <w:rsid w:val="00565DE7"/>
    <w:rsid w:val="005706DC"/>
    <w:rsid w:val="005724FC"/>
    <w:rsid w:val="00574FD6"/>
    <w:rsid w:val="005850A0"/>
    <w:rsid w:val="00585F19"/>
    <w:rsid w:val="0059105B"/>
    <w:rsid w:val="005915F7"/>
    <w:rsid w:val="00593ABB"/>
    <w:rsid w:val="005947A2"/>
    <w:rsid w:val="005969E1"/>
    <w:rsid w:val="00597FAF"/>
    <w:rsid w:val="005A2323"/>
    <w:rsid w:val="005A42AA"/>
    <w:rsid w:val="005B1370"/>
    <w:rsid w:val="005B17C7"/>
    <w:rsid w:val="005B3522"/>
    <w:rsid w:val="005B6921"/>
    <w:rsid w:val="005B7A7B"/>
    <w:rsid w:val="005C1031"/>
    <w:rsid w:val="005C18AC"/>
    <w:rsid w:val="005C346C"/>
    <w:rsid w:val="005C5798"/>
    <w:rsid w:val="005C76A4"/>
    <w:rsid w:val="005C76BF"/>
    <w:rsid w:val="005D06BE"/>
    <w:rsid w:val="005D0D77"/>
    <w:rsid w:val="005D243C"/>
    <w:rsid w:val="005D2D95"/>
    <w:rsid w:val="005D58BE"/>
    <w:rsid w:val="005D6C6E"/>
    <w:rsid w:val="005D7D54"/>
    <w:rsid w:val="005E018B"/>
    <w:rsid w:val="005E0503"/>
    <w:rsid w:val="005E0D2F"/>
    <w:rsid w:val="005E1036"/>
    <w:rsid w:val="005E483A"/>
    <w:rsid w:val="005E5774"/>
    <w:rsid w:val="005F1139"/>
    <w:rsid w:val="005F6D2F"/>
    <w:rsid w:val="00600A77"/>
    <w:rsid w:val="0060139E"/>
    <w:rsid w:val="00613540"/>
    <w:rsid w:val="00626314"/>
    <w:rsid w:val="00630528"/>
    <w:rsid w:val="00635941"/>
    <w:rsid w:val="00636D5C"/>
    <w:rsid w:val="00637013"/>
    <w:rsid w:val="00641B71"/>
    <w:rsid w:val="00650348"/>
    <w:rsid w:val="00651E4B"/>
    <w:rsid w:val="00653A37"/>
    <w:rsid w:val="0065495E"/>
    <w:rsid w:val="00667422"/>
    <w:rsid w:val="00667B1D"/>
    <w:rsid w:val="00670633"/>
    <w:rsid w:val="006738AF"/>
    <w:rsid w:val="00673FEF"/>
    <w:rsid w:val="00676A66"/>
    <w:rsid w:val="00676FE1"/>
    <w:rsid w:val="00677C40"/>
    <w:rsid w:val="00677D85"/>
    <w:rsid w:val="00680E04"/>
    <w:rsid w:val="00681CFC"/>
    <w:rsid w:val="00683400"/>
    <w:rsid w:val="00683666"/>
    <w:rsid w:val="006A1266"/>
    <w:rsid w:val="006A5D9A"/>
    <w:rsid w:val="006A70CD"/>
    <w:rsid w:val="006B0AD4"/>
    <w:rsid w:val="006B14D0"/>
    <w:rsid w:val="006B2BDE"/>
    <w:rsid w:val="006B5155"/>
    <w:rsid w:val="006C0EA3"/>
    <w:rsid w:val="006C2C17"/>
    <w:rsid w:val="006D07FB"/>
    <w:rsid w:val="006D2209"/>
    <w:rsid w:val="006D5AE3"/>
    <w:rsid w:val="006D62F3"/>
    <w:rsid w:val="006D6EE7"/>
    <w:rsid w:val="006D746E"/>
    <w:rsid w:val="006D7C9C"/>
    <w:rsid w:val="006E19A1"/>
    <w:rsid w:val="006E3634"/>
    <w:rsid w:val="006E4C57"/>
    <w:rsid w:val="006E61CF"/>
    <w:rsid w:val="006E6279"/>
    <w:rsid w:val="006F1BD3"/>
    <w:rsid w:val="006F48E1"/>
    <w:rsid w:val="006F7B97"/>
    <w:rsid w:val="007026F9"/>
    <w:rsid w:val="00705433"/>
    <w:rsid w:val="00706668"/>
    <w:rsid w:val="00712663"/>
    <w:rsid w:val="00714FBA"/>
    <w:rsid w:val="00726CA9"/>
    <w:rsid w:val="00730B69"/>
    <w:rsid w:val="00730E4E"/>
    <w:rsid w:val="00731936"/>
    <w:rsid w:val="007335DE"/>
    <w:rsid w:val="00737365"/>
    <w:rsid w:val="00742CA5"/>
    <w:rsid w:val="007448A8"/>
    <w:rsid w:val="00744B7C"/>
    <w:rsid w:val="0075404D"/>
    <w:rsid w:val="007563F0"/>
    <w:rsid w:val="00757E9D"/>
    <w:rsid w:val="0076213A"/>
    <w:rsid w:val="0076355D"/>
    <w:rsid w:val="007639EA"/>
    <w:rsid w:val="00763F1E"/>
    <w:rsid w:val="0076528A"/>
    <w:rsid w:val="007677BE"/>
    <w:rsid w:val="00772FDC"/>
    <w:rsid w:val="00776881"/>
    <w:rsid w:val="00776CF5"/>
    <w:rsid w:val="00780753"/>
    <w:rsid w:val="00781983"/>
    <w:rsid w:val="00782382"/>
    <w:rsid w:val="007831B8"/>
    <w:rsid w:val="007901A6"/>
    <w:rsid w:val="00790AEF"/>
    <w:rsid w:val="007A2846"/>
    <w:rsid w:val="007A37A0"/>
    <w:rsid w:val="007A41FB"/>
    <w:rsid w:val="007A4EEF"/>
    <w:rsid w:val="007A6831"/>
    <w:rsid w:val="007A6F50"/>
    <w:rsid w:val="007A7EE0"/>
    <w:rsid w:val="007B119A"/>
    <w:rsid w:val="007B1451"/>
    <w:rsid w:val="007B3977"/>
    <w:rsid w:val="007B39DD"/>
    <w:rsid w:val="007B7752"/>
    <w:rsid w:val="007B7AAA"/>
    <w:rsid w:val="007C221A"/>
    <w:rsid w:val="007C3FCA"/>
    <w:rsid w:val="007C6874"/>
    <w:rsid w:val="007C6AED"/>
    <w:rsid w:val="007D767E"/>
    <w:rsid w:val="007E0BCA"/>
    <w:rsid w:val="007E4DDA"/>
    <w:rsid w:val="007F0CDB"/>
    <w:rsid w:val="0080514F"/>
    <w:rsid w:val="00806F05"/>
    <w:rsid w:val="00813B94"/>
    <w:rsid w:val="008157F4"/>
    <w:rsid w:val="008163D3"/>
    <w:rsid w:val="00816BC8"/>
    <w:rsid w:val="00817BF0"/>
    <w:rsid w:val="00821666"/>
    <w:rsid w:val="0083199D"/>
    <w:rsid w:val="008327CF"/>
    <w:rsid w:val="008370EB"/>
    <w:rsid w:val="00845B40"/>
    <w:rsid w:val="00853810"/>
    <w:rsid w:val="00853A68"/>
    <w:rsid w:val="008553A4"/>
    <w:rsid w:val="00855468"/>
    <w:rsid w:val="0086114F"/>
    <w:rsid w:val="008618ED"/>
    <w:rsid w:val="00862746"/>
    <w:rsid w:val="00864143"/>
    <w:rsid w:val="008646C8"/>
    <w:rsid w:val="00870332"/>
    <w:rsid w:val="00872500"/>
    <w:rsid w:val="008749E6"/>
    <w:rsid w:val="00883F42"/>
    <w:rsid w:val="00896863"/>
    <w:rsid w:val="00897F26"/>
    <w:rsid w:val="008A0825"/>
    <w:rsid w:val="008A4C99"/>
    <w:rsid w:val="008A7591"/>
    <w:rsid w:val="008B1E54"/>
    <w:rsid w:val="008B4AD6"/>
    <w:rsid w:val="008C06F7"/>
    <w:rsid w:val="008C280C"/>
    <w:rsid w:val="008C6550"/>
    <w:rsid w:val="008C7A38"/>
    <w:rsid w:val="008D125F"/>
    <w:rsid w:val="008D202C"/>
    <w:rsid w:val="008D29FE"/>
    <w:rsid w:val="008D63E1"/>
    <w:rsid w:val="008E7B8D"/>
    <w:rsid w:val="008F14B1"/>
    <w:rsid w:val="008F34E9"/>
    <w:rsid w:val="008F4350"/>
    <w:rsid w:val="00901B4A"/>
    <w:rsid w:val="00901C83"/>
    <w:rsid w:val="00904B07"/>
    <w:rsid w:val="00904F12"/>
    <w:rsid w:val="0091340E"/>
    <w:rsid w:val="00913729"/>
    <w:rsid w:val="00913FDC"/>
    <w:rsid w:val="00920CC2"/>
    <w:rsid w:val="00923FEC"/>
    <w:rsid w:val="00925D4A"/>
    <w:rsid w:val="009267A3"/>
    <w:rsid w:val="00927F91"/>
    <w:rsid w:val="00932794"/>
    <w:rsid w:val="00940B32"/>
    <w:rsid w:val="00941E65"/>
    <w:rsid w:val="0095253F"/>
    <w:rsid w:val="00957632"/>
    <w:rsid w:val="00960EE5"/>
    <w:rsid w:val="00962391"/>
    <w:rsid w:val="00963E0E"/>
    <w:rsid w:val="0097153C"/>
    <w:rsid w:val="00982E75"/>
    <w:rsid w:val="00987159"/>
    <w:rsid w:val="0099312A"/>
    <w:rsid w:val="0099314B"/>
    <w:rsid w:val="00995339"/>
    <w:rsid w:val="00996F46"/>
    <w:rsid w:val="009A1966"/>
    <w:rsid w:val="009A258F"/>
    <w:rsid w:val="009A36B1"/>
    <w:rsid w:val="009B0337"/>
    <w:rsid w:val="009B184F"/>
    <w:rsid w:val="009B41D2"/>
    <w:rsid w:val="009B682E"/>
    <w:rsid w:val="009C10CA"/>
    <w:rsid w:val="009C2C88"/>
    <w:rsid w:val="009C5CB9"/>
    <w:rsid w:val="009C71E3"/>
    <w:rsid w:val="009C72EF"/>
    <w:rsid w:val="009C7DC0"/>
    <w:rsid w:val="009D29A6"/>
    <w:rsid w:val="009D4CE7"/>
    <w:rsid w:val="009E0848"/>
    <w:rsid w:val="009E1DAC"/>
    <w:rsid w:val="009E2079"/>
    <w:rsid w:val="009E2C9C"/>
    <w:rsid w:val="009E3668"/>
    <w:rsid w:val="009E3C55"/>
    <w:rsid w:val="009E4431"/>
    <w:rsid w:val="009E5CB6"/>
    <w:rsid w:val="009E7ED6"/>
    <w:rsid w:val="009F747D"/>
    <w:rsid w:val="00A01D0F"/>
    <w:rsid w:val="00A02877"/>
    <w:rsid w:val="00A04540"/>
    <w:rsid w:val="00A05D1A"/>
    <w:rsid w:val="00A05ECC"/>
    <w:rsid w:val="00A06994"/>
    <w:rsid w:val="00A06B0D"/>
    <w:rsid w:val="00A10933"/>
    <w:rsid w:val="00A155EE"/>
    <w:rsid w:val="00A243E0"/>
    <w:rsid w:val="00A244B8"/>
    <w:rsid w:val="00A34675"/>
    <w:rsid w:val="00A351D9"/>
    <w:rsid w:val="00A40029"/>
    <w:rsid w:val="00A42F71"/>
    <w:rsid w:val="00A474DB"/>
    <w:rsid w:val="00A51D3B"/>
    <w:rsid w:val="00A53BDE"/>
    <w:rsid w:val="00A5698E"/>
    <w:rsid w:val="00A56C66"/>
    <w:rsid w:val="00A56C67"/>
    <w:rsid w:val="00A6056B"/>
    <w:rsid w:val="00A619B4"/>
    <w:rsid w:val="00A6262B"/>
    <w:rsid w:val="00A63E5A"/>
    <w:rsid w:val="00A64837"/>
    <w:rsid w:val="00A67979"/>
    <w:rsid w:val="00A702B5"/>
    <w:rsid w:val="00A71B9E"/>
    <w:rsid w:val="00A7634C"/>
    <w:rsid w:val="00A76437"/>
    <w:rsid w:val="00A86025"/>
    <w:rsid w:val="00A87D72"/>
    <w:rsid w:val="00A90961"/>
    <w:rsid w:val="00A91ADC"/>
    <w:rsid w:val="00A9271A"/>
    <w:rsid w:val="00A93456"/>
    <w:rsid w:val="00A957FC"/>
    <w:rsid w:val="00AA01AD"/>
    <w:rsid w:val="00AA6D8F"/>
    <w:rsid w:val="00AB04A1"/>
    <w:rsid w:val="00AB2B66"/>
    <w:rsid w:val="00AB6439"/>
    <w:rsid w:val="00AB670E"/>
    <w:rsid w:val="00AB6C5B"/>
    <w:rsid w:val="00AB7E5C"/>
    <w:rsid w:val="00AC1450"/>
    <w:rsid w:val="00AC1614"/>
    <w:rsid w:val="00AC6B66"/>
    <w:rsid w:val="00AD29DC"/>
    <w:rsid w:val="00AD2B20"/>
    <w:rsid w:val="00AD4EFD"/>
    <w:rsid w:val="00AD60A0"/>
    <w:rsid w:val="00AE271B"/>
    <w:rsid w:val="00AE41E5"/>
    <w:rsid w:val="00AE4AE9"/>
    <w:rsid w:val="00AE67CC"/>
    <w:rsid w:val="00AE6D49"/>
    <w:rsid w:val="00AF6619"/>
    <w:rsid w:val="00B00518"/>
    <w:rsid w:val="00B009FD"/>
    <w:rsid w:val="00B0451B"/>
    <w:rsid w:val="00B06C61"/>
    <w:rsid w:val="00B204EA"/>
    <w:rsid w:val="00B22BA0"/>
    <w:rsid w:val="00B31CD8"/>
    <w:rsid w:val="00B33373"/>
    <w:rsid w:val="00B33952"/>
    <w:rsid w:val="00B36E79"/>
    <w:rsid w:val="00B412B9"/>
    <w:rsid w:val="00B4225E"/>
    <w:rsid w:val="00B4258C"/>
    <w:rsid w:val="00B518C1"/>
    <w:rsid w:val="00B54698"/>
    <w:rsid w:val="00B5722F"/>
    <w:rsid w:val="00B61E3A"/>
    <w:rsid w:val="00B643B8"/>
    <w:rsid w:val="00B66147"/>
    <w:rsid w:val="00B8370C"/>
    <w:rsid w:val="00B852E7"/>
    <w:rsid w:val="00B8681D"/>
    <w:rsid w:val="00B87A4B"/>
    <w:rsid w:val="00B9199F"/>
    <w:rsid w:val="00B95F38"/>
    <w:rsid w:val="00B9696F"/>
    <w:rsid w:val="00BA0307"/>
    <w:rsid w:val="00BC4C68"/>
    <w:rsid w:val="00BD169B"/>
    <w:rsid w:val="00BD4134"/>
    <w:rsid w:val="00BD7C69"/>
    <w:rsid w:val="00BE466F"/>
    <w:rsid w:val="00BF31AD"/>
    <w:rsid w:val="00BF60E7"/>
    <w:rsid w:val="00BF6A6A"/>
    <w:rsid w:val="00C01A94"/>
    <w:rsid w:val="00C04646"/>
    <w:rsid w:val="00C14684"/>
    <w:rsid w:val="00C14685"/>
    <w:rsid w:val="00C176A5"/>
    <w:rsid w:val="00C17811"/>
    <w:rsid w:val="00C2020C"/>
    <w:rsid w:val="00C24C62"/>
    <w:rsid w:val="00C24E16"/>
    <w:rsid w:val="00C35834"/>
    <w:rsid w:val="00C35AD6"/>
    <w:rsid w:val="00C41F4F"/>
    <w:rsid w:val="00C42780"/>
    <w:rsid w:val="00C4622D"/>
    <w:rsid w:val="00C5084D"/>
    <w:rsid w:val="00C604C1"/>
    <w:rsid w:val="00C619FE"/>
    <w:rsid w:val="00C63855"/>
    <w:rsid w:val="00C64F3B"/>
    <w:rsid w:val="00C66757"/>
    <w:rsid w:val="00C6710F"/>
    <w:rsid w:val="00C7084A"/>
    <w:rsid w:val="00C743C2"/>
    <w:rsid w:val="00C74E07"/>
    <w:rsid w:val="00C77B8D"/>
    <w:rsid w:val="00C800A8"/>
    <w:rsid w:val="00C80411"/>
    <w:rsid w:val="00C806C5"/>
    <w:rsid w:val="00C80DCD"/>
    <w:rsid w:val="00C829B5"/>
    <w:rsid w:val="00C82C26"/>
    <w:rsid w:val="00C83A2B"/>
    <w:rsid w:val="00C9047E"/>
    <w:rsid w:val="00C907F7"/>
    <w:rsid w:val="00C9498F"/>
    <w:rsid w:val="00C96E17"/>
    <w:rsid w:val="00C9709D"/>
    <w:rsid w:val="00C97C59"/>
    <w:rsid w:val="00CA103E"/>
    <w:rsid w:val="00CA1E72"/>
    <w:rsid w:val="00CA244A"/>
    <w:rsid w:val="00CA2DB8"/>
    <w:rsid w:val="00CB08AC"/>
    <w:rsid w:val="00CB17D5"/>
    <w:rsid w:val="00CB70C5"/>
    <w:rsid w:val="00CC0278"/>
    <w:rsid w:val="00CC68F3"/>
    <w:rsid w:val="00CC72AA"/>
    <w:rsid w:val="00CD403A"/>
    <w:rsid w:val="00CD4604"/>
    <w:rsid w:val="00CE0D49"/>
    <w:rsid w:val="00CE3C77"/>
    <w:rsid w:val="00CF0938"/>
    <w:rsid w:val="00CF1764"/>
    <w:rsid w:val="00CF35CE"/>
    <w:rsid w:val="00D00C36"/>
    <w:rsid w:val="00D03A9A"/>
    <w:rsid w:val="00D10DBD"/>
    <w:rsid w:val="00D128AD"/>
    <w:rsid w:val="00D151AD"/>
    <w:rsid w:val="00D17680"/>
    <w:rsid w:val="00D17796"/>
    <w:rsid w:val="00D2330C"/>
    <w:rsid w:val="00D25A02"/>
    <w:rsid w:val="00D46454"/>
    <w:rsid w:val="00D61897"/>
    <w:rsid w:val="00D61DBC"/>
    <w:rsid w:val="00D663EE"/>
    <w:rsid w:val="00D668A4"/>
    <w:rsid w:val="00D70F31"/>
    <w:rsid w:val="00D72B45"/>
    <w:rsid w:val="00D72D4F"/>
    <w:rsid w:val="00D802F6"/>
    <w:rsid w:val="00D81DEA"/>
    <w:rsid w:val="00D8254F"/>
    <w:rsid w:val="00D8561A"/>
    <w:rsid w:val="00D8565B"/>
    <w:rsid w:val="00D867EC"/>
    <w:rsid w:val="00D87AE7"/>
    <w:rsid w:val="00D90067"/>
    <w:rsid w:val="00D909ED"/>
    <w:rsid w:val="00D90AB6"/>
    <w:rsid w:val="00D921DD"/>
    <w:rsid w:val="00D93BC6"/>
    <w:rsid w:val="00DA2820"/>
    <w:rsid w:val="00DA2B47"/>
    <w:rsid w:val="00DA6D7E"/>
    <w:rsid w:val="00DB060D"/>
    <w:rsid w:val="00DB4DF4"/>
    <w:rsid w:val="00DB72FE"/>
    <w:rsid w:val="00DC0DD3"/>
    <w:rsid w:val="00DC56E2"/>
    <w:rsid w:val="00DD0986"/>
    <w:rsid w:val="00DD17B1"/>
    <w:rsid w:val="00DD5E5F"/>
    <w:rsid w:val="00DF1A4C"/>
    <w:rsid w:val="00DF23F9"/>
    <w:rsid w:val="00DF52F8"/>
    <w:rsid w:val="00DF6697"/>
    <w:rsid w:val="00DF76C4"/>
    <w:rsid w:val="00DF782A"/>
    <w:rsid w:val="00E048DA"/>
    <w:rsid w:val="00E06469"/>
    <w:rsid w:val="00E11E1F"/>
    <w:rsid w:val="00E13A88"/>
    <w:rsid w:val="00E14C3C"/>
    <w:rsid w:val="00E16575"/>
    <w:rsid w:val="00E21E23"/>
    <w:rsid w:val="00E23D66"/>
    <w:rsid w:val="00E246D9"/>
    <w:rsid w:val="00E24ACB"/>
    <w:rsid w:val="00E27C40"/>
    <w:rsid w:val="00E314FE"/>
    <w:rsid w:val="00E33429"/>
    <w:rsid w:val="00E376C5"/>
    <w:rsid w:val="00E37ECE"/>
    <w:rsid w:val="00E37FC9"/>
    <w:rsid w:val="00E403C8"/>
    <w:rsid w:val="00E40DF0"/>
    <w:rsid w:val="00E4189E"/>
    <w:rsid w:val="00E46E14"/>
    <w:rsid w:val="00E50757"/>
    <w:rsid w:val="00E520D8"/>
    <w:rsid w:val="00E53483"/>
    <w:rsid w:val="00E57E6C"/>
    <w:rsid w:val="00E62AD1"/>
    <w:rsid w:val="00E62F47"/>
    <w:rsid w:val="00E650A4"/>
    <w:rsid w:val="00E71D3F"/>
    <w:rsid w:val="00E80C7C"/>
    <w:rsid w:val="00E84386"/>
    <w:rsid w:val="00E93100"/>
    <w:rsid w:val="00E95D49"/>
    <w:rsid w:val="00E96093"/>
    <w:rsid w:val="00EA58FD"/>
    <w:rsid w:val="00EA5994"/>
    <w:rsid w:val="00EA6C09"/>
    <w:rsid w:val="00EA7273"/>
    <w:rsid w:val="00EB1288"/>
    <w:rsid w:val="00EB2136"/>
    <w:rsid w:val="00EB4709"/>
    <w:rsid w:val="00EC0E6C"/>
    <w:rsid w:val="00EC1A7C"/>
    <w:rsid w:val="00EC4A32"/>
    <w:rsid w:val="00EC6A8C"/>
    <w:rsid w:val="00ED0BD1"/>
    <w:rsid w:val="00ED1774"/>
    <w:rsid w:val="00ED31BB"/>
    <w:rsid w:val="00ED32F3"/>
    <w:rsid w:val="00ED46AC"/>
    <w:rsid w:val="00ED5A84"/>
    <w:rsid w:val="00EE2839"/>
    <w:rsid w:val="00EE4796"/>
    <w:rsid w:val="00EE7E94"/>
    <w:rsid w:val="00EF2EDF"/>
    <w:rsid w:val="00EF4B05"/>
    <w:rsid w:val="00F01017"/>
    <w:rsid w:val="00F0141C"/>
    <w:rsid w:val="00F01AC8"/>
    <w:rsid w:val="00F04B1E"/>
    <w:rsid w:val="00F11E18"/>
    <w:rsid w:val="00F21A32"/>
    <w:rsid w:val="00F22EAE"/>
    <w:rsid w:val="00F24258"/>
    <w:rsid w:val="00F259F8"/>
    <w:rsid w:val="00F27E94"/>
    <w:rsid w:val="00F317E4"/>
    <w:rsid w:val="00F34AC6"/>
    <w:rsid w:val="00F437A9"/>
    <w:rsid w:val="00F46229"/>
    <w:rsid w:val="00F47EC5"/>
    <w:rsid w:val="00F522A1"/>
    <w:rsid w:val="00F55633"/>
    <w:rsid w:val="00F66212"/>
    <w:rsid w:val="00F66761"/>
    <w:rsid w:val="00F726C5"/>
    <w:rsid w:val="00F73998"/>
    <w:rsid w:val="00F73A46"/>
    <w:rsid w:val="00F77BB0"/>
    <w:rsid w:val="00F812F8"/>
    <w:rsid w:val="00F82AA6"/>
    <w:rsid w:val="00F8480A"/>
    <w:rsid w:val="00F85548"/>
    <w:rsid w:val="00F92E90"/>
    <w:rsid w:val="00F9427B"/>
    <w:rsid w:val="00FA1232"/>
    <w:rsid w:val="00FA344E"/>
    <w:rsid w:val="00FA4A47"/>
    <w:rsid w:val="00FA77A6"/>
    <w:rsid w:val="00FA7A12"/>
    <w:rsid w:val="00FB0CD8"/>
    <w:rsid w:val="00FB2468"/>
    <w:rsid w:val="00FC0535"/>
    <w:rsid w:val="00FC351D"/>
    <w:rsid w:val="00FD055D"/>
    <w:rsid w:val="00FD15D1"/>
    <w:rsid w:val="00FD1D61"/>
    <w:rsid w:val="00FD1D97"/>
    <w:rsid w:val="00FD7EDE"/>
    <w:rsid w:val="00FE07DE"/>
    <w:rsid w:val="00FE2972"/>
    <w:rsid w:val="00FE36BD"/>
    <w:rsid w:val="00FE3A19"/>
    <w:rsid w:val="00FE3A4F"/>
    <w:rsid w:val="00FE44CA"/>
    <w:rsid w:val="00FF0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7"/>
    <o:shapelayout v:ext="edit">
      <o:idmap v:ext="edit" data="1"/>
    </o:shapelayout>
  </w:shapeDefaults>
  <w:decimalSymbol w:val=","/>
  <w:listSeparator w:val=";"/>
  <w14:docId w14:val="58FC6567"/>
  <w15:docId w15:val="{F9D7391F-EE19-4CB7-81F6-AD0AD556F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Arial" w:hAnsi="Arial"/>
      <w:sz w:val="24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Helvetica 55" w:hAnsi="Helvetica 55"/>
      <w:b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7B3977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paragraph" w:styleId="Textkrper">
    <w:name w:val="Body Text"/>
    <w:basedOn w:val="Standard"/>
    <w:pPr>
      <w:ind w:right="-143"/>
    </w:pPr>
    <w:rPr>
      <w:rFonts w:ascii="Helvetica 55" w:hAnsi="Helvetica 55"/>
    </w:rPr>
  </w:style>
  <w:style w:type="character" w:styleId="Hyperlink">
    <w:name w:val="Hyperlink"/>
    <w:rPr>
      <w:color w:val="0000FF"/>
      <w:u w:val="single"/>
    </w:rPr>
  </w:style>
  <w:style w:type="paragraph" w:styleId="Textkrper2">
    <w:name w:val="Body Text 2"/>
    <w:basedOn w:val="Standard"/>
    <w:pPr>
      <w:ind w:right="-285"/>
    </w:pPr>
    <w:rPr>
      <w:rFonts w:ascii="Helvetica 55" w:hAnsi="Helvetica 55"/>
    </w:rPr>
  </w:style>
  <w:style w:type="paragraph" w:styleId="Sprechblasentext">
    <w:name w:val="Balloon Text"/>
    <w:basedOn w:val="Standard"/>
    <w:semiHidden/>
    <w:rsid w:val="00D90AB6"/>
    <w:rPr>
      <w:rFonts w:ascii="Tahoma" w:hAnsi="Tahoma" w:cs="Tahoma"/>
      <w:sz w:val="16"/>
      <w:szCs w:val="16"/>
    </w:rPr>
  </w:style>
  <w:style w:type="paragraph" w:styleId="Dokumentstruktur">
    <w:name w:val="Document Map"/>
    <w:basedOn w:val="Standard"/>
    <w:semiHidden/>
    <w:rsid w:val="00B4258C"/>
    <w:pPr>
      <w:shd w:val="clear" w:color="auto" w:fill="000080"/>
    </w:pPr>
    <w:rPr>
      <w:rFonts w:ascii="Tahoma" w:hAnsi="Tahoma" w:cs="Tahoma"/>
    </w:rPr>
  </w:style>
  <w:style w:type="paragraph" w:styleId="NurText">
    <w:name w:val="Plain Text"/>
    <w:basedOn w:val="Standard"/>
    <w:link w:val="NurTextZchn"/>
    <w:rsid w:val="00453A4A"/>
    <w:rPr>
      <w:rFonts w:ascii="Courier New" w:hAnsi="Courier New"/>
      <w:lang w:val="x-none" w:eastAsia="x-none"/>
    </w:rPr>
  </w:style>
  <w:style w:type="character" w:customStyle="1" w:styleId="NurTextZchn">
    <w:name w:val="Nur Text Zchn"/>
    <w:link w:val="NurText"/>
    <w:rsid w:val="00453A4A"/>
    <w:rPr>
      <w:rFonts w:ascii="Courier New" w:hAnsi="Courier New" w:cs="Courier New"/>
    </w:rPr>
  </w:style>
  <w:style w:type="paragraph" w:customStyle="1" w:styleId="-Kurzfassung">
    <w:name w:val="-Kurzfassung"/>
    <w:basedOn w:val="Standard"/>
    <w:rsid w:val="00E06469"/>
    <w:pPr>
      <w:widowControl w:val="0"/>
      <w:tabs>
        <w:tab w:val="left" w:pos="20"/>
      </w:tabs>
      <w:spacing w:after="227" w:line="360" w:lineRule="auto"/>
      <w:ind w:left="567"/>
      <w:jc w:val="both"/>
    </w:pPr>
    <w:rPr>
      <w:rFonts w:eastAsia="Lucida Sans Unicode"/>
    </w:rPr>
  </w:style>
  <w:style w:type="paragraph" w:customStyle="1" w:styleId="-B-gro">
    <w:name w:val="-ÜB-groß"/>
    <w:basedOn w:val="Standard"/>
    <w:next w:val="Standard"/>
    <w:rsid w:val="00641B71"/>
    <w:pPr>
      <w:widowControl w:val="0"/>
      <w:suppressAutoHyphens/>
      <w:spacing w:before="113" w:line="360" w:lineRule="auto"/>
    </w:pPr>
    <w:rPr>
      <w:rFonts w:eastAsia="Lucida Sans Unicode"/>
      <w:b/>
      <w:sz w:val="32"/>
      <w:szCs w:val="24"/>
    </w:rPr>
  </w:style>
  <w:style w:type="paragraph" w:customStyle="1" w:styleId="-B-Zwischen">
    <w:name w:val="-ÜB-Zwischen"/>
    <w:basedOn w:val="Standard"/>
    <w:next w:val="Standard"/>
    <w:rsid w:val="00641B71"/>
    <w:pPr>
      <w:keepNext/>
      <w:spacing w:before="198" w:line="360" w:lineRule="auto"/>
    </w:pPr>
    <w:rPr>
      <w:rFonts w:eastAsia="Lucida Sans Unicode"/>
      <w:b/>
      <w:bCs/>
      <w:sz w:val="24"/>
      <w:szCs w:val="24"/>
    </w:rPr>
  </w:style>
  <w:style w:type="character" w:customStyle="1" w:styleId="berschrift4Zchn">
    <w:name w:val="Überschrift 4 Zchn"/>
    <w:link w:val="berschrift4"/>
    <w:semiHidden/>
    <w:rsid w:val="007B3977"/>
    <w:rPr>
      <w:rFonts w:ascii="Calibri" w:eastAsia="Times New Roman" w:hAnsi="Calibri" w:cs="Times New Roman"/>
      <w:b/>
      <w:bCs/>
      <w:sz w:val="28"/>
      <w:szCs w:val="28"/>
    </w:rPr>
  </w:style>
  <w:style w:type="character" w:styleId="BesuchterLink">
    <w:name w:val="FollowedHyperlink"/>
    <w:rsid w:val="00FC351D"/>
    <w:rPr>
      <w:color w:val="800080"/>
      <w:u w:val="single"/>
    </w:rPr>
  </w:style>
  <w:style w:type="character" w:styleId="Kommentarzeichen">
    <w:name w:val="annotation reference"/>
    <w:basedOn w:val="Absatz-Standardschriftart"/>
    <w:semiHidden/>
    <w:unhideWhenUsed/>
    <w:rsid w:val="00427531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427531"/>
  </w:style>
  <w:style w:type="character" w:customStyle="1" w:styleId="KommentartextZchn">
    <w:name w:val="Kommentartext Zchn"/>
    <w:basedOn w:val="Absatz-Standardschriftart"/>
    <w:link w:val="Kommentartext"/>
    <w:semiHidden/>
    <w:rsid w:val="00427531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42753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427531"/>
    <w:rPr>
      <w:b/>
      <w:bCs/>
    </w:rPr>
  </w:style>
  <w:style w:type="paragraph" w:styleId="StandardWeb">
    <w:name w:val="Normal (Web)"/>
    <w:basedOn w:val="Standard"/>
    <w:semiHidden/>
    <w:unhideWhenUsed/>
    <w:rsid w:val="009D29A6"/>
    <w:rPr>
      <w:sz w:val="24"/>
      <w:szCs w:val="24"/>
    </w:rPr>
  </w:style>
  <w:style w:type="paragraph" w:styleId="berarbeitung">
    <w:name w:val="Revision"/>
    <w:hidden/>
    <w:uiPriority w:val="99"/>
    <w:semiHidden/>
    <w:rsid w:val="00AB04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259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74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6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3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569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423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26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3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96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9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37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60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6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3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50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55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Programme\Microsoft%20Office\Vorlagen\Balluff\PM%20m%20cipos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PM m cipos.dot</Template>
  <TotalTime>0</TotalTime>
  <Pages>4</Pages>
  <Words>684</Words>
  <Characters>4761</Characters>
  <Application>Microsoft Office Word</Application>
  <DocSecurity>0</DocSecurity>
  <Lines>39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Gebhard Balluff Gmbh</Company>
  <LinksUpToDate>false</LinksUpToDate>
  <CharactersWithSpaces>5435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huh</dc:creator>
  <cp:keywords/>
  <dc:description>alle Freigaben erteilt</dc:description>
  <cp:lastModifiedBy>Teresa Weinhuber</cp:lastModifiedBy>
  <cp:revision>7</cp:revision>
  <cp:lastPrinted>2016-04-18T22:59:00Z</cp:lastPrinted>
  <dcterms:created xsi:type="dcterms:W3CDTF">2020-06-08T16:08:00Z</dcterms:created>
  <dcterms:modified xsi:type="dcterms:W3CDTF">2020-06-12T14:57:00Z</dcterms:modified>
</cp:coreProperties>
</file>