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3673C" w14:textId="01962E93" w:rsidR="007B3977" w:rsidRPr="00C60B50" w:rsidRDefault="00C60B50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  <w:u w:val="single"/>
        </w:rPr>
        <w:t xml:space="preserve">Schnelltests bei </w:t>
      </w:r>
      <w:proofErr w:type="spellStart"/>
      <w:r>
        <w:rPr>
          <w:rFonts w:ascii="Arial" w:hAnsi="Arial" w:cs="Arial"/>
          <w:sz w:val="18"/>
          <w:szCs w:val="18"/>
          <w:u w:val="single"/>
        </w:rPr>
        <w:t>Balluff</w:t>
      </w:r>
      <w:proofErr w:type="spellEnd"/>
    </w:p>
    <w:p w14:paraId="26DC3A78" w14:textId="77777777" w:rsidR="00DC56E2" w:rsidRPr="00C60B50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69BBE6FB" w14:textId="77A18B66" w:rsidR="00AB6439" w:rsidRPr="00DA43E8" w:rsidRDefault="00DA43E8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Mit negativem Testergebnis</w:t>
      </w:r>
      <w:r w:rsidR="00D634A6">
        <w:rPr>
          <w:rFonts w:ascii="Arial" w:hAnsi="Arial" w:cs="Arial"/>
          <w:b/>
          <w:sz w:val="18"/>
          <w:szCs w:val="18"/>
        </w:rPr>
        <w:t xml:space="preserve"> an den Arbeitsplatz</w:t>
      </w:r>
    </w:p>
    <w:p w14:paraId="68991FC5" w14:textId="77777777" w:rsidR="00AB6439" w:rsidRPr="00DA43E8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5564BAAE" w14:textId="737E6D77" w:rsidR="00FD1D97" w:rsidRPr="00DA43E8" w:rsidRDefault="00DD1976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34499B">
        <w:rPr>
          <w:rFonts w:ascii="Arial" w:hAnsi="Arial" w:cs="Arial"/>
          <w:b/>
          <w:sz w:val="18"/>
          <w:szCs w:val="18"/>
        </w:rPr>
        <w:t>Beim</w:t>
      </w:r>
      <w:r w:rsidR="00C60B50" w:rsidRPr="0034499B">
        <w:rPr>
          <w:rFonts w:ascii="Arial" w:hAnsi="Arial" w:cs="Arial"/>
          <w:b/>
          <w:sz w:val="18"/>
          <w:szCs w:val="18"/>
        </w:rPr>
        <w:t xml:space="preserve"> Automatisierungsspezialisten </w:t>
      </w:r>
      <w:proofErr w:type="spellStart"/>
      <w:r w:rsidRPr="0034499B">
        <w:rPr>
          <w:rFonts w:ascii="Arial" w:hAnsi="Arial" w:cs="Arial"/>
          <w:b/>
          <w:sz w:val="18"/>
          <w:szCs w:val="18"/>
        </w:rPr>
        <w:t>Balluff</w:t>
      </w:r>
      <w:proofErr w:type="spellEnd"/>
      <w:r w:rsidRPr="0034499B">
        <w:rPr>
          <w:rFonts w:ascii="Arial" w:hAnsi="Arial" w:cs="Arial"/>
          <w:b/>
          <w:sz w:val="18"/>
          <w:szCs w:val="18"/>
        </w:rPr>
        <w:t xml:space="preserve"> </w:t>
      </w:r>
      <w:r w:rsidR="00C60B50" w:rsidRPr="0034499B">
        <w:rPr>
          <w:rFonts w:ascii="Arial" w:hAnsi="Arial" w:cs="Arial"/>
          <w:b/>
          <w:sz w:val="18"/>
          <w:szCs w:val="18"/>
        </w:rPr>
        <w:t xml:space="preserve">können sich </w:t>
      </w:r>
      <w:r w:rsidR="00F569BF">
        <w:rPr>
          <w:rFonts w:ascii="Arial" w:hAnsi="Arial" w:cs="Arial"/>
          <w:b/>
          <w:sz w:val="18"/>
          <w:szCs w:val="18"/>
        </w:rPr>
        <w:t>Mitarbeitende</w:t>
      </w:r>
      <w:r w:rsidR="00C60B50" w:rsidRPr="0034499B">
        <w:rPr>
          <w:rFonts w:ascii="Arial" w:hAnsi="Arial" w:cs="Arial"/>
          <w:b/>
          <w:sz w:val="18"/>
          <w:szCs w:val="18"/>
        </w:rPr>
        <w:t xml:space="preserve">, die </w:t>
      </w:r>
      <w:r w:rsidR="00D634A6">
        <w:rPr>
          <w:rFonts w:ascii="Arial" w:hAnsi="Arial" w:cs="Arial"/>
          <w:b/>
          <w:sz w:val="18"/>
          <w:szCs w:val="18"/>
        </w:rPr>
        <w:t>nur vor Ort im Unternehmen</w:t>
      </w:r>
      <w:r w:rsidR="00C60B50" w:rsidRPr="0034499B">
        <w:rPr>
          <w:rFonts w:ascii="Arial" w:hAnsi="Arial" w:cs="Arial"/>
          <w:b/>
          <w:sz w:val="18"/>
          <w:szCs w:val="18"/>
        </w:rPr>
        <w:t xml:space="preserve"> arbeiten </w:t>
      </w:r>
      <w:r w:rsidR="00D634A6">
        <w:rPr>
          <w:rFonts w:ascii="Arial" w:hAnsi="Arial" w:cs="Arial"/>
          <w:b/>
          <w:sz w:val="18"/>
          <w:szCs w:val="18"/>
        </w:rPr>
        <w:t>können</w:t>
      </w:r>
      <w:r w:rsidR="00C60B50" w:rsidRPr="0034499B">
        <w:rPr>
          <w:rFonts w:ascii="Arial" w:hAnsi="Arial" w:cs="Arial"/>
          <w:b/>
          <w:sz w:val="18"/>
          <w:szCs w:val="18"/>
        </w:rPr>
        <w:t xml:space="preserve">, seit vergangenen </w:t>
      </w:r>
      <w:r w:rsidR="00D634A6">
        <w:rPr>
          <w:rFonts w:ascii="Arial" w:hAnsi="Arial" w:cs="Arial"/>
          <w:b/>
          <w:sz w:val="18"/>
          <w:szCs w:val="18"/>
        </w:rPr>
        <w:t>Montag</w:t>
      </w:r>
      <w:r w:rsidR="00D634A6" w:rsidRPr="0034499B">
        <w:rPr>
          <w:rFonts w:ascii="Arial" w:hAnsi="Arial" w:cs="Arial"/>
          <w:b/>
          <w:sz w:val="18"/>
          <w:szCs w:val="18"/>
        </w:rPr>
        <w:t xml:space="preserve"> </w:t>
      </w:r>
      <w:r w:rsidR="00C60B50" w:rsidRPr="0034499B">
        <w:rPr>
          <w:rFonts w:ascii="Arial" w:hAnsi="Arial" w:cs="Arial"/>
          <w:b/>
          <w:sz w:val="18"/>
          <w:szCs w:val="18"/>
        </w:rPr>
        <w:t>testen lassen.</w:t>
      </w:r>
      <w:r w:rsidR="00C60B50">
        <w:rPr>
          <w:rFonts w:ascii="Arial" w:hAnsi="Arial" w:cs="Arial"/>
          <w:b/>
          <w:sz w:val="18"/>
          <w:szCs w:val="18"/>
        </w:rPr>
        <w:t xml:space="preserve"> </w:t>
      </w:r>
    </w:p>
    <w:p w14:paraId="145A978E" w14:textId="77777777" w:rsidR="00FD1D97" w:rsidRPr="00DA43E8" w:rsidRDefault="00FD1D97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7274DD1A" w14:textId="45743FA9" w:rsidR="00901B4A" w:rsidRDefault="00C60B50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Neuhausen a. d. F. – </w:t>
      </w:r>
      <w:r w:rsidRPr="00C60B50">
        <w:rPr>
          <w:rFonts w:ascii="Arial" w:hAnsi="Arial" w:cs="Arial"/>
          <w:sz w:val="18"/>
          <w:szCs w:val="18"/>
        </w:rPr>
        <w:t xml:space="preserve">Rund 70 Prozent der </w:t>
      </w:r>
      <w:proofErr w:type="spellStart"/>
      <w:r w:rsidRPr="00C60B50">
        <w:rPr>
          <w:rFonts w:ascii="Arial" w:hAnsi="Arial" w:cs="Arial"/>
          <w:sz w:val="18"/>
          <w:szCs w:val="18"/>
        </w:rPr>
        <w:t>Balluff</w:t>
      </w:r>
      <w:proofErr w:type="spellEnd"/>
      <w:r w:rsidRPr="00C60B50">
        <w:rPr>
          <w:rFonts w:ascii="Arial" w:hAnsi="Arial" w:cs="Arial"/>
          <w:sz w:val="18"/>
          <w:szCs w:val="18"/>
        </w:rPr>
        <w:t xml:space="preserve"> M</w:t>
      </w:r>
      <w:r>
        <w:rPr>
          <w:rFonts w:ascii="Arial" w:hAnsi="Arial" w:cs="Arial"/>
          <w:sz w:val="18"/>
          <w:szCs w:val="18"/>
        </w:rPr>
        <w:t xml:space="preserve">itarbeiterinnen und Mitarbeiter </w:t>
      </w:r>
      <w:r w:rsidR="0008162C">
        <w:rPr>
          <w:rFonts w:ascii="Arial" w:hAnsi="Arial" w:cs="Arial"/>
          <w:sz w:val="18"/>
          <w:szCs w:val="18"/>
        </w:rPr>
        <w:t xml:space="preserve">arbeiten </w:t>
      </w:r>
      <w:r>
        <w:rPr>
          <w:rFonts w:ascii="Arial" w:hAnsi="Arial" w:cs="Arial"/>
          <w:sz w:val="18"/>
          <w:szCs w:val="18"/>
        </w:rPr>
        <w:t xml:space="preserve">seit März 2020 </w:t>
      </w:r>
      <w:r w:rsidR="0008162C">
        <w:rPr>
          <w:rFonts w:ascii="Arial" w:hAnsi="Arial" w:cs="Arial"/>
          <w:sz w:val="18"/>
          <w:szCs w:val="18"/>
        </w:rPr>
        <w:t>mobil</w:t>
      </w:r>
      <w:r>
        <w:rPr>
          <w:rFonts w:ascii="Arial" w:hAnsi="Arial" w:cs="Arial"/>
          <w:sz w:val="18"/>
          <w:szCs w:val="18"/>
        </w:rPr>
        <w:t xml:space="preserve">. </w:t>
      </w:r>
      <w:r w:rsidR="00A233FD">
        <w:rPr>
          <w:rFonts w:ascii="Arial" w:hAnsi="Arial" w:cs="Arial"/>
          <w:sz w:val="18"/>
          <w:szCs w:val="18"/>
        </w:rPr>
        <w:t xml:space="preserve">Grundsätzlich sei Jeder und Jede angehalten, </w:t>
      </w:r>
      <w:r w:rsidR="0008162C">
        <w:rPr>
          <w:rFonts w:ascii="Arial" w:hAnsi="Arial" w:cs="Arial"/>
          <w:sz w:val="18"/>
          <w:szCs w:val="18"/>
        </w:rPr>
        <w:t>diese Möglichkeit</w:t>
      </w:r>
      <w:r w:rsidR="00A233FD">
        <w:rPr>
          <w:rFonts w:ascii="Arial" w:hAnsi="Arial" w:cs="Arial"/>
          <w:sz w:val="18"/>
          <w:szCs w:val="18"/>
        </w:rPr>
        <w:t xml:space="preserve"> zu nutzen</w:t>
      </w:r>
      <w:r w:rsidR="009C325A">
        <w:rPr>
          <w:rFonts w:ascii="Arial" w:hAnsi="Arial" w:cs="Arial"/>
          <w:sz w:val="18"/>
          <w:szCs w:val="18"/>
        </w:rPr>
        <w:t>,</w:t>
      </w:r>
      <w:r w:rsidR="009C325A" w:rsidRPr="009C325A">
        <w:rPr>
          <w:rFonts w:ascii="Arial" w:hAnsi="Arial" w:cs="Arial"/>
          <w:sz w:val="18"/>
          <w:szCs w:val="18"/>
        </w:rPr>
        <w:t xml:space="preserve"> </w:t>
      </w:r>
      <w:r w:rsidR="009C325A">
        <w:rPr>
          <w:rFonts w:ascii="Arial" w:hAnsi="Arial" w:cs="Arial"/>
          <w:sz w:val="18"/>
          <w:szCs w:val="18"/>
        </w:rPr>
        <w:t xml:space="preserve">so </w:t>
      </w:r>
      <w:proofErr w:type="spellStart"/>
      <w:r w:rsidR="009C325A">
        <w:rPr>
          <w:rFonts w:ascii="Arial" w:hAnsi="Arial" w:cs="Arial"/>
          <w:sz w:val="18"/>
          <w:szCs w:val="18"/>
        </w:rPr>
        <w:t>Balluff</w:t>
      </w:r>
      <w:proofErr w:type="spellEnd"/>
      <w:r w:rsidR="009C325A">
        <w:rPr>
          <w:rFonts w:ascii="Arial" w:hAnsi="Arial" w:cs="Arial"/>
          <w:sz w:val="18"/>
          <w:szCs w:val="18"/>
        </w:rPr>
        <w:t xml:space="preserve"> Geschäftsführerin Katrin </w:t>
      </w:r>
      <w:proofErr w:type="spellStart"/>
      <w:r w:rsidR="009C325A">
        <w:rPr>
          <w:rFonts w:ascii="Arial" w:hAnsi="Arial" w:cs="Arial"/>
          <w:sz w:val="18"/>
          <w:szCs w:val="18"/>
        </w:rPr>
        <w:t>Stegmaier</w:t>
      </w:r>
      <w:proofErr w:type="spellEnd"/>
      <w:r w:rsidR="009C325A">
        <w:rPr>
          <w:rFonts w:ascii="Arial" w:hAnsi="Arial" w:cs="Arial"/>
          <w:sz w:val="18"/>
          <w:szCs w:val="18"/>
        </w:rPr>
        <w:t>-Hermle</w:t>
      </w:r>
      <w:r w:rsidR="00A233FD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 xml:space="preserve">Dennoch gebe es </w:t>
      </w:r>
      <w:r w:rsidR="00697F01">
        <w:rPr>
          <w:rFonts w:ascii="Arial" w:hAnsi="Arial" w:cs="Arial"/>
          <w:sz w:val="18"/>
          <w:szCs w:val="18"/>
        </w:rPr>
        <w:t>Tätigkeiten</w:t>
      </w:r>
      <w:r>
        <w:rPr>
          <w:rFonts w:ascii="Arial" w:hAnsi="Arial" w:cs="Arial"/>
          <w:sz w:val="18"/>
          <w:szCs w:val="18"/>
        </w:rPr>
        <w:t>, die vor Ort erledigt werden müssten, zum Beispiel i</w:t>
      </w:r>
      <w:r w:rsidR="00D634A6">
        <w:rPr>
          <w:rFonts w:ascii="Arial" w:hAnsi="Arial" w:cs="Arial"/>
          <w:sz w:val="18"/>
          <w:szCs w:val="18"/>
        </w:rPr>
        <w:t>n der Logistik</w:t>
      </w:r>
      <w:r>
        <w:rPr>
          <w:rFonts w:ascii="Arial" w:hAnsi="Arial" w:cs="Arial"/>
          <w:sz w:val="18"/>
          <w:szCs w:val="18"/>
        </w:rPr>
        <w:t xml:space="preserve"> oder in der Entwicklung. „</w:t>
      </w:r>
      <w:r w:rsidR="003B04A5">
        <w:rPr>
          <w:rFonts w:ascii="Arial" w:hAnsi="Arial" w:cs="Arial"/>
          <w:sz w:val="18"/>
          <w:szCs w:val="18"/>
        </w:rPr>
        <w:t xml:space="preserve">Schon seit Beginn der Pandemie haben wir bei </w:t>
      </w:r>
      <w:proofErr w:type="spellStart"/>
      <w:r w:rsidR="003B04A5">
        <w:rPr>
          <w:rFonts w:ascii="Arial" w:hAnsi="Arial" w:cs="Arial"/>
          <w:sz w:val="18"/>
          <w:szCs w:val="18"/>
        </w:rPr>
        <w:t>Balluff</w:t>
      </w:r>
      <w:proofErr w:type="spellEnd"/>
      <w:r w:rsidR="003B04A5">
        <w:rPr>
          <w:rFonts w:ascii="Arial" w:hAnsi="Arial" w:cs="Arial"/>
          <w:sz w:val="18"/>
          <w:szCs w:val="18"/>
        </w:rPr>
        <w:t xml:space="preserve"> ein </w:t>
      </w:r>
      <w:r w:rsidR="00B63452">
        <w:rPr>
          <w:rFonts w:ascii="Arial" w:hAnsi="Arial" w:cs="Arial"/>
          <w:sz w:val="18"/>
          <w:szCs w:val="18"/>
        </w:rPr>
        <w:t xml:space="preserve">umfassendes Hygienekonzept und unsere Mitarbeitenden gehen mit der Situation sehr verantwortungsvoll und diszipliniert um. </w:t>
      </w:r>
      <w:r w:rsidR="003B04A5">
        <w:rPr>
          <w:rFonts w:ascii="Arial" w:hAnsi="Arial" w:cs="Arial"/>
          <w:sz w:val="18"/>
          <w:szCs w:val="18"/>
        </w:rPr>
        <w:t>Jetzt</w:t>
      </w:r>
      <w:r>
        <w:rPr>
          <w:rFonts w:ascii="Arial" w:hAnsi="Arial" w:cs="Arial"/>
          <w:sz w:val="18"/>
          <w:szCs w:val="18"/>
        </w:rPr>
        <w:t xml:space="preserve"> möchten</w:t>
      </w:r>
      <w:r w:rsidR="003B04A5">
        <w:rPr>
          <w:rFonts w:ascii="Arial" w:hAnsi="Arial" w:cs="Arial"/>
          <w:sz w:val="18"/>
          <w:szCs w:val="18"/>
        </w:rPr>
        <w:t xml:space="preserve"> wir</w:t>
      </w:r>
      <w:r>
        <w:rPr>
          <w:rFonts w:ascii="Arial" w:hAnsi="Arial" w:cs="Arial"/>
          <w:sz w:val="18"/>
          <w:szCs w:val="18"/>
        </w:rPr>
        <w:t xml:space="preserve"> </w:t>
      </w:r>
      <w:r w:rsidR="00B63452">
        <w:rPr>
          <w:rFonts w:ascii="Arial" w:hAnsi="Arial" w:cs="Arial"/>
          <w:sz w:val="18"/>
          <w:szCs w:val="18"/>
        </w:rPr>
        <w:t>Jenen</w:t>
      </w:r>
      <w:r>
        <w:rPr>
          <w:rFonts w:ascii="Arial" w:hAnsi="Arial" w:cs="Arial"/>
          <w:sz w:val="18"/>
          <w:szCs w:val="18"/>
        </w:rPr>
        <w:t>, die in</w:t>
      </w:r>
      <w:r w:rsidR="00641904">
        <w:rPr>
          <w:rFonts w:ascii="Arial" w:hAnsi="Arial" w:cs="Arial"/>
          <w:sz w:val="18"/>
          <w:szCs w:val="18"/>
        </w:rPr>
        <w:t xml:space="preserve"> die Firma</w:t>
      </w:r>
      <w:r>
        <w:rPr>
          <w:rFonts w:ascii="Arial" w:hAnsi="Arial" w:cs="Arial"/>
          <w:sz w:val="18"/>
          <w:szCs w:val="18"/>
        </w:rPr>
        <w:t xml:space="preserve"> kommen, </w:t>
      </w:r>
      <w:r w:rsidR="003B04A5">
        <w:rPr>
          <w:rFonts w:ascii="Arial" w:hAnsi="Arial" w:cs="Arial"/>
          <w:sz w:val="18"/>
          <w:szCs w:val="18"/>
        </w:rPr>
        <w:t xml:space="preserve">zusätzlich </w:t>
      </w:r>
      <w:r>
        <w:rPr>
          <w:rFonts w:ascii="Arial" w:hAnsi="Arial" w:cs="Arial"/>
          <w:sz w:val="18"/>
          <w:szCs w:val="18"/>
        </w:rPr>
        <w:t>Sicherheit geben</w:t>
      </w:r>
      <w:r w:rsidR="00DD1976">
        <w:rPr>
          <w:rFonts w:ascii="Arial" w:hAnsi="Arial" w:cs="Arial"/>
          <w:sz w:val="18"/>
          <w:szCs w:val="18"/>
        </w:rPr>
        <w:t xml:space="preserve"> und </w:t>
      </w:r>
      <w:r w:rsidR="003B04A5">
        <w:rPr>
          <w:rFonts w:ascii="Arial" w:hAnsi="Arial" w:cs="Arial"/>
          <w:sz w:val="18"/>
          <w:szCs w:val="18"/>
        </w:rPr>
        <w:t xml:space="preserve">so weiterhin </w:t>
      </w:r>
      <w:r w:rsidR="00DD1976">
        <w:rPr>
          <w:rFonts w:ascii="Arial" w:hAnsi="Arial" w:cs="Arial"/>
          <w:sz w:val="18"/>
          <w:szCs w:val="18"/>
        </w:rPr>
        <w:t xml:space="preserve">unseren Beitrag </w:t>
      </w:r>
      <w:r w:rsidR="003B04A5">
        <w:rPr>
          <w:rFonts w:ascii="Arial" w:hAnsi="Arial" w:cs="Arial"/>
          <w:sz w:val="18"/>
          <w:szCs w:val="18"/>
        </w:rPr>
        <w:t xml:space="preserve">als Unternehmen </w:t>
      </w:r>
      <w:r w:rsidR="00DD1976">
        <w:rPr>
          <w:rFonts w:ascii="Arial" w:hAnsi="Arial" w:cs="Arial"/>
          <w:sz w:val="18"/>
          <w:szCs w:val="18"/>
        </w:rPr>
        <w:t>zur Pandemiebekämpfung leisten</w:t>
      </w:r>
      <w:r>
        <w:rPr>
          <w:rFonts w:ascii="Arial" w:hAnsi="Arial" w:cs="Arial"/>
          <w:sz w:val="18"/>
          <w:szCs w:val="18"/>
        </w:rPr>
        <w:t>“</w:t>
      </w:r>
      <w:r w:rsidR="00DD1976">
        <w:rPr>
          <w:rFonts w:ascii="Arial" w:hAnsi="Arial" w:cs="Arial"/>
          <w:sz w:val="18"/>
          <w:szCs w:val="18"/>
        </w:rPr>
        <w:t xml:space="preserve">, sagt </w:t>
      </w:r>
      <w:proofErr w:type="spellStart"/>
      <w:r w:rsidR="00DD1976">
        <w:rPr>
          <w:rFonts w:ascii="Arial" w:hAnsi="Arial" w:cs="Arial"/>
          <w:sz w:val="18"/>
          <w:szCs w:val="18"/>
        </w:rPr>
        <w:t>Stegmaier</w:t>
      </w:r>
      <w:proofErr w:type="spellEnd"/>
      <w:r w:rsidR="00DD1976">
        <w:rPr>
          <w:rFonts w:ascii="Arial" w:hAnsi="Arial" w:cs="Arial"/>
          <w:sz w:val="18"/>
          <w:szCs w:val="18"/>
        </w:rPr>
        <w:t>-Hermle.</w:t>
      </w:r>
      <w:r>
        <w:rPr>
          <w:rFonts w:ascii="Arial" w:hAnsi="Arial" w:cs="Arial"/>
          <w:sz w:val="18"/>
          <w:szCs w:val="18"/>
        </w:rPr>
        <w:t xml:space="preserve"> Darum werden an </w:t>
      </w:r>
      <w:r w:rsidR="00D634A6">
        <w:rPr>
          <w:rFonts w:ascii="Arial" w:hAnsi="Arial" w:cs="Arial"/>
          <w:sz w:val="18"/>
          <w:szCs w:val="18"/>
        </w:rPr>
        <w:t>allen deutschen</w:t>
      </w:r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Balluff</w:t>
      </w:r>
      <w:proofErr w:type="spellEnd"/>
      <w:r>
        <w:rPr>
          <w:rFonts w:ascii="Arial" w:hAnsi="Arial" w:cs="Arial"/>
          <w:sz w:val="18"/>
          <w:szCs w:val="18"/>
        </w:rPr>
        <w:t xml:space="preserve"> Standorten Neuhausen, Kemnat, Leinfelden-Echterdingen, </w:t>
      </w:r>
      <w:r w:rsidR="00887361">
        <w:rPr>
          <w:rFonts w:ascii="Arial" w:hAnsi="Arial" w:cs="Arial"/>
          <w:sz w:val="18"/>
          <w:szCs w:val="18"/>
        </w:rPr>
        <w:t>Viernheim (</w:t>
      </w:r>
      <w:proofErr w:type="spellStart"/>
      <w:r w:rsidR="00887361">
        <w:rPr>
          <w:rFonts w:ascii="Arial" w:hAnsi="Arial" w:cs="Arial"/>
          <w:sz w:val="18"/>
          <w:szCs w:val="18"/>
        </w:rPr>
        <w:t>Balluff</w:t>
      </w:r>
      <w:proofErr w:type="spellEnd"/>
      <w:r w:rsidR="00887361">
        <w:rPr>
          <w:rFonts w:ascii="Arial" w:hAnsi="Arial" w:cs="Arial"/>
          <w:sz w:val="18"/>
          <w:szCs w:val="18"/>
        </w:rPr>
        <w:t xml:space="preserve"> SIE), </w:t>
      </w:r>
      <w:proofErr w:type="spellStart"/>
      <w:r w:rsidR="009C325A">
        <w:rPr>
          <w:rFonts w:ascii="Arial" w:hAnsi="Arial" w:cs="Arial"/>
          <w:sz w:val="18"/>
          <w:szCs w:val="18"/>
        </w:rPr>
        <w:t>Neubiberg</w:t>
      </w:r>
      <w:proofErr w:type="spellEnd"/>
      <w:r w:rsidR="009C325A">
        <w:rPr>
          <w:rFonts w:ascii="Arial" w:hAnsi="Arial" w:cs="Arial"/>
          <w:sz w:val="18"/>
          <w:szCs w:val="18"/>
        </w:rPr>
        <w:t xml:space="preserve"> (</w:t>
      </w:r>
      <w:proofErr w:type="spellStart"/>
      <w:r w:rsidR="009C325A">
        <w:rPr>
          <w:rFonts w:ascii="Arial" w:hAnsi="Arial" w:cs="Arial"/>
          <w:sz w:val="18"/>
          <w:szCs w:val="18"/>
        </w:rPr>
        <w:t>Balluff</w:t>
      </w:r>
      <w:proofErr w:type="spellEnd"/>
      <w:r w:rsidR="009C325A">
        <w:rPr>
          <w:rFonts w:ascii="Arial" w:hAnsi="Arial" w:cs="Arial"/>
          <w:sz w:val="18"/>
          <w:szCs w:val="18"/>
        </w:rPr>
        <w:t xml:space="preserve"> STM), </w:t>
      </w:r>
      <w:r>
        <w:rPr>
          <w:rFonts w:ascii="Arial" w:hAnsi="Arial" w:cs="Arial"/>
          <w:sz w:val="18"/>
          <w:szCs w:val="18"/>
        </w:rPr>
        <w:t xml:space="preserve">Stuttgart (ISS) und </w:t>
      </w:r>
      <w:proofErr w:type="spellStart"/>
      <w:r>
        <w:rPr>
          <w:rFonts w:ascii="Arial" w:hAnsi="Arial" w:cs="Arial"/>
          <w:sz w:val="18"/>
          <w:szCs w:val="18"/>
        </w:rPr>
        <w:t>Oppenweiler</w:t>
      </w:r>
      <w:proofErr w:type="spellEnd"/>
      <w:r>
        <w:rPr>
          <w:rFonts w:ascii="Arial" w:hAnsi="Arial" w:cs="Arial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sz w:val="18"/>
          <w:szCs w:val="18"/>
        </w:rPr>
        <w:t>MatrixVision</w:t>
      </w:r>
      <w:proofErr w:type="spellEnd"/>
      <w:r>
        <w:rPr>
          <w:rFonts w:ascii="Arial" w:hAnsi="Arial" w:cs="Arial"/>
          <w:sz w:val="18"/>
          <w:szCs w:val="18"/>
        </w:rPr>
        <w:t xml:space="preserve">) seit </w:t>
      </w:r>
      <w:r w:rsidR="00A340E9">
        <w:rPr>
          <w:rFonts w:ascii="Arial" w:hAnsi="Arial" w:cs="Arial"/>
          <w:sz w:val="18"/>
          <w:szCs w:val="18"/>
        </w:rPr>
        <w:t xml:space="preserve">vergangener Woche Schnelltests angeboten. </w:t>
      </w:r>
    </w:p>
    <w:p w14:paraId="2382DD3E" w14:textId="6E6E4B45" w:rsidR="00A233FD" w:rsidRDefault="00A233FD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4E0E89C4" w14:textId="6DC84468" w:rsidR="00410A13" w:rsidRPr="00410A13" w:rsidRDefault="00410A13" w:rsidP="00901B4A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Teststation in Neuhausen</w:t>
      </w:r>
    </w:p>
    <w:p w14:paraId="184A754E" w14:textId="3028F70A" w:rsidR="00A233FD" w:rsidRDefault="00A233FD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Die Tests sind für alle Mitarbeitenden vor Ort an jedem Tag der Anwesenheit vorgesehen. „</w:t>
      </w:r>
      <w:r w:rsidRPr="00A233FD">
        <w:rPr>
          <w:rFonts w:ascii="Arial" w:hAnsi="Arial" w:cs="Arial"/>
          <w:sz w:val="18"/>
          <w:szCs w:val="18"/>
        </w:rPr>
        <w:t xml:space="preserve">Ob </w:t>
      </w:r>
      <w:r>
        <w:rPr>
          <w:rFonts w:ascii="Arial" w:hAnsi="Arial" w:cs="Arial"/>
          <w:sz w:val="18"/>
          <w:szCs w:val="18"/>
        </w:rPr>
        <w:t>sie</w:t>
      </w:r>
      <w:r w:rsidRPr="00A233FD">
        <w:rPr>
          <w:rFonts w:ascii="Arial" w:hAnsi="Arial" w:cs="Arial"/>
          <w:sz w:val="18"/>
          <w:szCs w:val="18"/>
        </w:rPr>
        <w:t xml:space="preserve"> täglich zur Arbeit nach Neuhausen kommen oder nur an gewissen Tagen vor Ort </w:t>
      </w:r>
      <w:r w:rsidR="00C8226E">
        <w:rPr>
          <w:rFonts w:ascii="Arial" w:hAnsi="Arial" w:cs="Arial"/>
          <w:sz w:val="18"/>
          <w:szCs w:val="18"/>
        </w:rPr>
        <w:t>sind</w:t>
      </w:r>
      <w:r w:rsidRPr="00A233FD">
        <w:rPr>
          <w:rFonts w:ascii="Arial" w:hAnsi="Arial" w:cs="Arial"/>
          <w:sz w:val="18"/>
          <w:szCs w:val="18"/>
        </w:rPr>
        <w:t>, spielt dabei keine Rolle</w:t>
      </w:r>
      <w:r>
        <w:rPr>
          <w:rFonts w:ascii="Arial" w:hAnsi="Arial" w:cs="Arial"/>
          <w:sz w:val="18"/>
          <w:szCs w:val="18"/>
        </w:rPr>
        <w:t xml:space="preserve">“, sagt </w:t>
      </w:r>
      <w:r w:rsidR="00764328">
        <w:rPr>
          <w:rFonts w:ascii="Arial" w:hAnsi="Arial" w:cs="Arial"/>
          <w:sz w:val="18"/>
          <w:szCs w:val="18"/>
        </w:rPr>
        <w:br/>
      </w:r>
      <w:proofErr w:type="spellStart"/>
      <w:r>
        <w:rPr>
          <w:rFonts w:ascii="Arial" w:hAnsi="Arial" w:cs="Arial"/>
          <w:sz w:val="18"/>
          <w:szCs w:val="18"/>
        </w:rPr>
        <w:t>Stegmaier</w:t>
      </w:r>
      <w:proofErr w:type="spellEnd"/>
      <w:r>
        <w:rPr>
          <w:rFonts w:ascii="Arial" w:hAnsi="Arial" w:cs="Arial"/>
          <w:sz w:val="18"/>
          <w:szCs w:val="18"/>
        </w:rPr>
        <w:t xml:space="preserve">-Hermle. Am Hauptsitz in Neuhausen ist dafür eine Teststation eingerichtet worden. </w:t>
      </w:r>
      <w:r w:rsidR="007F729E">
        <w:rPr>
          <w:rFonts w:ascii="Arial" w:hAnsi="Arial" w:cs="Arial"/>
          <w:sz w:val="18"/>
          <w:szCs w:val="18"/>
        </w:rPr>
        <w:t xml:space="preserve">Mit Unterstützung eines externen Pflegedienstes können die Mitarbeitenden dort täglich von 5.30 bis 9 Uhr </w:t>
      </w:r>
      <w:r w:rsidR="00887361">
        <w:rPr>
          <w:rFonts w:ascii="Arial" w:hAnsi="Arial" w:cs="Arial"/>
          <w:sz w:val="18"/>
          <w:szCs w:val="18"/>
        </w:rPr>
        <w:t xml:space="preserve">– </w:t>
      </w:r>
      <w:r w:rsidR="002405EB">
        <w:rPr>
          <w:rFonts w:ascii="Arial" w:hAnsi="Arial" w:cs="Arial"/>
          <w:sz w:val="18"/>
          <w:szCs w:val="18"/>
        </w:rPr>
        <w:t xml:space="preserve">innerhalb der Arbeitszeit </w:t>
      </w:r>
      <w:r w:rsidR="00887361">
        <w:rPr>
          <w:rFonts w:ascii="Arial" w:hAnsi="Arial" w:cs="Arial"/>
          <w:sz w:val="18"/>
          <w:szCs w:val="18"/>
        </w:rPr>
        <w:t>–</w:t>
      </w:r>
      <w:r w:rsidR="002405EB">
        <w:rPr>
          <w:rFonts w:ascii="Arial" w:hAnsi="Arial" w:cs="Arial"/>
          <w:sz w:val="18"/>
          <w:szCs w:val="18"/>
        </w:rPr>
        <w:t xml:space="preserve"> </w:t>
      </w:r>
      <w:r w:rsidR="007F729E">
        <w:rPr>
          <w:rFonts w:ascii="Arial" w:hAnsi="Arial" w:cs="Arial"/>
          <w:sz w:val="18"/>
          <w:szCs w:val="18"/>
        </w:rPr>
        <w:t xml:space="preserve">getestet werden. </w:t>
      </w:r>
      <w:proofErr w:type="spellStart"/>
      <w:r w:rsidR="007F729E">
        <w:rPr>
          <w:rFonts w:ascii="Arial" w:hAnsi="Arial" w:cs="Arial"/>
          <w:sz w:val="18"/>
          <w:szCs w:val="18"/>
        </w:rPr>
        <w:t>Abstrich</w:t>
      </w:r>
      <w:r w:rsidR="0008162C">
        <w:rPr>
          <w:rFonts w:ascii="Arial" w:hAnsi="Arial" w:cs="Arial"/>
          <w:sz w:val="18"/>
          <w:szCs w:val="18"/>
        </w:rPr>
        <w:t>nahme</w:t>
      </w:r>
      <w:proofErr w:type="spellEnd"/>
      <w:r w:rsidR="007F729E">
        <w:rPr>
          <w:rFonts w:ascii="Arial" w:hAnsi="Arial" w:cs="Arial"/>
          <w:sz w:val="18"/>
          <w:szCs w:val="18"/>
        </w:rPr>
        <w:t xml:space="preserve"> und Auswertung erfolgt in einem dafür eingerichteten Testraum. An den anderen </w:t>
      </w:r>
      <w:proofErr w:type="spellStart"/>
      <w:r w:rsidR="007F729E">
        <w:rPr>
          <w:rFonts w:ascii="Arial" w:hAnsi="Arial" w:cs="Arial"/>
          <w:sz w:val="18"/>
          <w:szCs w:val="18"/>
        </w:rPr>
        <w:t>Balluff</w:t>
      </w:r>
      <w:proofErr w:type="spellEnd"/>
      <w:r w:rsidR="007F729E">
        <w:rPr>
          <w:rFonts w:ascii="Arial" w:hAnsi="Arial" w:cs="Arial"/>
          <w:sz w:val="18"/>
          <w:szCs w:val="18"/>
        </w:rPr>
        <w:t xml:space="preserve"> Standorten</w:t>
      </w:r>
      <w:r w:rsidR="00D634A6">
        <w:rPr>
          <w:rFonts w:ascii="Arial" w:hAnsi="Arial" w:cs="Arial"/>
          <w:sz w:val="18"/>
          <w:szCs w:val="18"/>
        </w:rPr>
        <w:t xml:space="preserve"> in Deutschland</w:t>
      </w:r>
      <w:r w:rsidR="007F729E">
        <w:rPr>
          <w:rFonts w:ascii="Arial" w:hAnsi="Arial" w:cs="Arial"/>
          <w:sz w:val="18"/>
          <w:szCs w:val="18"/>
        </w:rPr>
        <w:t xml:space="preserve"> werden den Mitarbeitenden Selbsttests zur Verfügung gestellt, die sie vor Antritt der Fahrt an den Firmenstandort oder zum Kunden durchführen können. </w:t>
      </w:r>
      <w:r w:rsidR="0056321F">
        <w:rPr>
          <w:rFonts w:ascii="Arial" w:hAnsi="Arial" w:cs="Arial"/>
          <w:sz w:val="18"/>
          <w:szCs w:val="18"/>
        </w:rPr>
        <w:t>Mit negativem Testergebnis ist der Weg frei für</w:t>
      </w:r>
      <w:r w:rsidR="008319AB">
        <w:rPr>
          <w:rFonts w:ascii="Arial" w:hAnsi="Arial" w:cs="Arial"/>
          <w:sz w:val="18"/>
          <w:szCs w:val="18"/>
        </w:rPr>
        <w:t xml:space="preserve"> den Arbeitsplatz</w:t>
      </w:r>
      <w:r w:rsidR="0056321F">
        <w:rPr>
          <w:rFonts w:ascii="Arial" w:hAnsi="Arial" w:cs="Arial"/>
          <w:sz w:val="18"/>
          <w:szCs w:val="18"/>
        </w:rPr>
        <w:t xml:space="preserve">. </w:t>
      </w:r>
      <w:r w:rsidR="00B63452">
        <w:rPr>
          <w:rFonts w:ascii="Arial" w:hAnsi="Arial" w:cs="Arial"/>
          <w:sz w:val="18"/>
          <w:szCs w:val="18"/>
        </w:rPr>
        <w:t xml:space="preserve">„Das negative Testergebnis von der Teststation kann den Mitarbeitenden dann auch im privaten Umfeld Sicherheit geben: Zum Beispiel für </w:t>
      </w:r>
      <w:r w:rsidR="00CB25BB">
        <w:rPr>
          <w:rFonts w:ascii="Arial" w:hAnsi="Arial" w:cs="Arial"/>
          <w:sz w:val="18"/>
          <w:szCs w:val="18"/>
        </w:rPr>
        <w:t>einen</w:t>
      </w:r>
      <w:r w:rsidR="00B63452">
        <w:rPr>
          <w:rFonts w:ascii="Arial" w:hAnsi="Arial" w:cs="Arial"/>
          <w:sz w:val="18"/>
          <w:szCs w:val="18"/>
        </w:rPr>
        <w:t xml:space="preserve"> Friseurtermin oder beim Besuch in einem Pflegeheim“, so </w:t>
      </w:r>
      <w:proofErr w:type="spellStart"/>
      <w:r w:rsidR="00B63452">
        <w:rPr>
          <w:rFonts w:ascii="Arial" w:hAnsi="Arial" w:cs="Arial"/>
          <w:sz w:val="18"/>
          <w:szCs w:val="18"/>
        </w:rPr>
        <w:t>Stegmaier</w:t>
      </w:r>
      <w:proofErr w:type="spellEnd"/>
      <w:r w:rsidR="00B63452">
        <w:rPr>
          <w:rFonts w:ascii="Arial" w:hAnsi="Arial" w:cs="Arial"/>
          <w:sz w:val="18"/>
          <w:szCs w:val="18"/>
        </w:rPr>
        <w:t xml:space="preserve">-Hermle. </w:t>
      </w:r>
      <w:r w:rsidR="0056321F">
        <w:rPr>
          <w:rFonts w:ascii="Arial" w:hAnsi="Arial" w:cs="Arial"/>
          <w:sz w:val="18"/>
          <w:szCs w:val="18"/>
        </w:rPr>
        <w:t xml:space="preserve">Im Falle eines positiven Tests </w:t>
      </w:r>
      <w:r w:rsidR="00B63452">
        <w:rPr>
          <w:rFonts w:ascii="Arial" w:hAnsi="Arial" w:cs="Arial"/>
          <w:sz w:val="18"/>
          <w:szCs w:val="18"/>
        </w:rPr>
        <w:t>seien</w:t>
      </w:r>
      <w:r w:rsidR="0056321F">
        <w:rPr>
          <w:rFonts w:ascii="Arial" w:hAnsi="Arial" w:cs="Arial"/>
          <w:sz w:val="18"/>
          <w:szCs w:val="18"/>
        </w:rPr>
        <w:t xml:space="preserve"> die Mitarbeitenden angehalten, umgehend ihre Führungskraft und den Krisenstab zu informieren, mit dem </w:t>
      </w:r>
      <w:r w:rsidR="009C325A">
        <w:rPr>
          <w:rFonts w:ascii="Arial" w:hAnsi="Arial" w:cs="Arial"/>
          <w:sz w:val="18"/>
          <w:szCs w:val="18"/>
        </w:rPr>
        <w:t xml:space="preserve">dann </w:t>
      </w:r>
      <w:r w:rsidR="0056321F">
        <w:rPr>
          <w:rFonts w:ascii="Arial" w:hAnsi="Arial" w:cs="Arial"/>
          <w:sz w:val="18"/>
          <w:szCs w:val="18"/>
        </w:rPr>
        <w:t xml:space="preserve">das weitere Vorgehen abgestimmt </w:t>
      </w:r>
      <w:r w:rsidR="00B63452">
        <w:rPr>
          <w:rFonts w:ascii="Arial" w:hAnsi="Arial" w:cs="Arial"/>
          <w:sz w:val="18"/>
          <w:szCs w:val="18"/>
        </w:rPr>
        <w:t>werde</w:t>
      </w:r>
      <w:r w:rsidR="0056321F">
        <w:rPr>
          <w:rFonts w:ascii="Arial" w:hAnsi="Arial" w:cs="Arial"/>
          <w:sz w:val="18"/>
          <w:szCs w:val="18"/>
        </w:rPr>
        <w:t xml:space="preserve">. </w:t>
      </w:r>
    </w:p>
    <w:p w14:paraId="51B550A5" w14:textId="33E3B8D6" w:rsidR="00E55591" w:rsidRDefault="00E55591" w:rsidP="00901B4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783B9BB6" w14:textId="25B976D8" w:rsidR="00410A13" w:rsidRPr="00410A13" w:rsidRDefault="00410A13" w:rsidP="00901B4A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Pragmatische Pandemie</w:t>
      </w:r>
      <w:r w:rsidR="009C325A">
        <w:rPr>
          <w:rFonts w:ascii="Arial" w:hAnsi="Arial" w:cs="Arial"/>
          <w:b/>
          <w:bCs/>
          <w:sz w:val="18"/>
          <w:szCs w:val="18"/>
        </w:rPr>
        <w:t>b</w:t>
      </w:r>
      <w:r>
        <w:rPr>
          <w:rFonts w:ascii="Arial" w:hAnsi="Arial" w:cs="Arial"/>
          <w:b/>
          <w:bCs/>
          <w:sz w:val="18"/>
          <w:szCs w:val="18"/>
        </w:rPr>
        <w:t>ekämpfung</w:t>
      </w:r>
    </w:p>
    <w:p w14:paraId="4236BCFD" w14:textId="18011C93" w:rsidR="00E55591" w:rsidRPr="00C60B50" w:rsidRDefault="00E55591" w:rsidP="00901B4A">
      <w:pPr>
        <w:spacing w:line="26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Vor Ort </w:t>
      </w:r>
      <w:r w:rsidR="00D634A6">
        <w:rPr>
          <w:rFonts w:ascii="Arial" w:hAnsi="Arial" w:cs="Arial"/>
          <w:sz w:val="18"/>
          <w:szCs w:val="18"/>
        </w:rPr>
        <w:t>am Arbeitsplatz</w:t>
      </w:r>
      <w:r>
        <w:rPr>
          <w:rFonts w:ascii="Arial" w:hAnsi="Arial" w:cs="Arial"/>
          <w:sz w:val="18"/>
          <w:szCs w:val="18"/>
        </w:rPr>
        <w:t xml:space="preserve"> gelten nach wie vor die gebotenen Abstands- und Hygienemaßnahmen: </w:t>
      </w:r>
      <w:r w:rsidR="00136CB6">
        <w:rPr>
          <w:rFonts w:ascii="Arial" w:hAnsi="Arial" w:cs="Arial"/>
          <w:sz w:val="18"/>
          <w:szCs w:val="18"/>
        </w:rPr>
        <w:t xml:space="preserve">Etwa die </w:t>
      </w:r>
      <w:r>
        <w:rPr>
          <w:rFonts w:ascii="Arial" w:hAnsi="Arial" w:cs="Arial"/>
          <w:sz w:val="18"/>
          <w:szCs w:val="18"/>
        </w:rPr>
        <w:t>Maskenpflicht, wenn der Abstand von 1,5 Metern nicht eingehalten werden kann, in Räumlichkeiten mit zu vielen anwesenden Personen und auf Verkehrswegen in den Gebäuden. Masken, Desinfektionsmittel und -tücher sind an allen</w:t>
      </w:r>
      <w:r w:rsidR="00136CB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36CB6">
        <w:rPr>
          <w:rFonts w:ascii="Arial" w:hAnsi="Arial" w:cs="Arial"/>
          <w:sz w:val="18"/>
          <w:szCs w:val="18"/>
        </w:rPr>
        <w:t>Balluff</w:t>
      </w:r>
      <w:proofErr w:type="spellEnd"/>
      <w:r>
        <w:rPr>
          <w:rFonts w:ascii="Arial" w:hAnsi="Arial" w:cs="Arial"/>
          <w:sz w:val="18"/>
          <w:szCs w:val="18"/>
        </w:rPr>
        <w:t xml:space="preserve"> Standorten vorhanden. Außerdem wurden Schutzwände an vielen Stellen a</w:t>
      </w:r>
      <w:r w:rsidR="00697F01"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 xml:space="preserve">gebracht und das Betriebsrestaurant </w:t>
      </w:r>
      <w:r w:rsidR="00136CB6">
        <w:rPr>
          <w:rFonts w:ascii="Arial" w:hAnsi="Arial" w:cs="Arial"/>
          <w:sz w:val="18"/>
          <w:szCs w:val="18"/>
        </w:rPr>
        <w:t>zu einem „</w:t>
      </w:r>
      <w:proofErr w:type="spellStart"/>
      <w:r w:rsidR="00136CB6">
        <w:rPr>
          <w:rFonts w:ascii="Arial" w:hAnsi="Arial" w:cs="Arial"/>
          <w:sz w:val="18"/>
          <w:szCs w:val="18"/>
        </w:rPr>
        <w:t>to</w:t>
      </w:r>
      <w:proofErr w:type="spellEnd"/>
      <w:r w:rsidR="00136CB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36CB6">
        <w:rPr>
          <w:rFonts w:ascii="Arial" w:hAnsi="Arial" w:cs="Arial"/>
          <w:sz w:val="18"/>
          <w:szCs w:val="18"/>
        </w:rPr>
        <w:t>go</w:t>
      </w:r>
      <w:proofErr w:type="spellEnd"/>
      <w:r w:rsidR="00136CB6">
        <w:rPr>
          <w:rFonts w:ascii="Arial" w:hAnsi="Arial" w:cs="Arial"/>
          <w:sz w:val="18"/>
          <w:szCs w:val="18"/>
        </w:rPr>
        <w:t>“-Restaurant umfunktioniert. „</w:t>
      </w:r>
      <w:proofErr w:type="spellStart"/>
      <w:r w:rsidR="008319AB" w:rsidRPr="008319AB">
        <w:rPr>
          <w:rFonts w:ascii="Arial" w:hAnsi="Arial" w:cs="Arial"/>
          <w:sz w:val="18"/>
          <w:szCs w:val="18"/>
        </w:rPr>
        <w:t>Balluff</w:t>
      </w:r>
      <w:proofErr w:type="spellEnd"/>
      <w:r w:rsidR="008319AB" w:rsidRPr="008319AB">
        <w:rPr>
          <w:rFonts w:ascii="Arial" w:hAnsi="Arial" w:cs="Arial"/>
          <w:sz w:val="18"/>
          <w:szCs w:val="18"/>
        </w:rPr>
        <w:t xml:space="preserve"> </w:t>
      </w:r>
      <w:r w:rsidR="008319AB" w:rsidRPr="008319AB">
        <w:rPr>
          <w:rFonts w:ascii="Arial" w:hAnsi="Arial" w:cs="Arial"/>
          <w:sz w:val="18"/>
          <w:szCs w:val="18"/>
        </w:rPr>
        <w:lastRenderedPageBreak/>
        <w:t>hat den Anspruch, dass sich niemand am Arbeitsplatz mit Covid-19 infiziert</w:t>
      </w:r>
      <w:r w:rsidR="008319AB">
        <w:rPr>
          <w:rFonts w:ascii="Arial" w:hAnsi="Arial" w:cs="Arial"/>
          <w:sz w:val="18"/>
          <w:szCs w:val="18"/>
        </w:rPr>
        <w:t xml:space="preserve">. </w:t>
      </w:r>
      <w:r w:rsidR="00136CB6">
        <w:rPr>
          <w:rFonts w:ascii="Arial" w:hAnsi="Arial" w:cs="Arial"/>
          <w:sz w:val="18"/>
          <w:szCs w:val="18"/>
        </w:rPr>
        <w:t xml:space="preserve">Die Tests sind nun ein weiterer Schritt für uns“, sagt </w:t>
      </w:r>
      <w:proofErr w:type="spellStart"/>
      <w:r w:rsidR="00136CB6">
        <w:rPr>
          <w:rFonts w:ascii="Arial" w:hAnsi="Arial" w:cs="Arial"/>
          <w:sz w:val="18"/>
          <w:szCs w:val="18"/>
        </w:rPr>
        <w:t>Stegmaier</w:t>
      </w:r>
      <w:proofErr w:type="spellEnd"/>
      <w:r w:rsidR="00136CB6">
        <w:rPr>
          <w:rFonts w:ascii="Arial" w:hAnsi="Arial" w:cs="Arial"/>
          <w:sz w:val="18"/>
          <w:szCs w:val="18"/>
        </w:rPr>
        <w:t xml:space="preserve"> Hermle</w:t>
      </w:r>
      <w:r w:rsidR="00136CB6" w:rsidRPr="00136CB6">
        <w:rPr>
          <w:rFonts w:ascii="Arial" w:hAnsi="Arial" w:cs="Arial"/>
          <w:sz w:val="18"/>
          <w:szCs w:val="18"/>
        </w:rPr>
        <w:t>.</w:t>
      </w:r>
      <w:r w:rsidR="00BF73B8">
        <w:rPr>
          <w:rFonts w:ascii="Arial" w:hAnsi="Arial" w:cs="Arial"/>
          <w:sz w:val="18"/>
          <w:szCs w:val="18"/>
        </w:rPr>
        <w:t xml:space="preserve"> </w:t>
      </w:r>
      <w:r w:rsidR="00136CB6">
        <w:rPr>
          <w:rFonts w:ascii="Arial" w:hAnsi="Arial" w:cs="Arial"/>
          <w:sz w:val="18"/>
          <w:szCs w:val="18"/>
        </w:rPr>
        <w:t>„</w:t>
      </w:r>
      <w:r w:rsidR="00136CB6" w:rsidRPr="00136CB6">
        <w:rPr>
          <w:rFonts w:ascii="Arial" w:hAnsi="Arial" w:cs="Arial"/>
          <w:sz w:val="18"/>
          <w:szCs w:val="18"/>
        </w:rPr>
        <w:t xml:space="preserve">Dadurch </w:t>
      </w:r>
      <w:r w:rsidR="00136CB6">
        <w:rPr>
          <w:rFonts w:ascii="Arial" w:hAnsi="Arial" w:cs="Arial"/>
          <w:sz w:val="18"/>
          <w:szCs w:val="18"/>
        </w:rPr>
        <w:t>lässt sich eine</w:t>
      </w:r>
      <w:r w:rsidR="00136CB6" w:rsidRPr="00136CB6">
        <w:rPr>
          <w:rFonts w:ascii="Arial" w:hAnsi="Arial" w:cs="Arial"/>
          <w:sz w:val="18"/>
          <w:szCs w:val="18"/>
        </w:rPr>
        <w:t xml:space="preserve"> </w:t>
      </w:r>
      <w:r w:rsidR="00697F01">
        <w:rPr>
          <w:rFonts w:ascii="Arial" w:hAnsi="Arial" w:cs="Arial"/>
          <w:sz w:val="18"/>
          <w:szCs w:val="18"/>
        </w:rPr>
        <w:t>Ausbreitung</w:t>
      </w:r>
      <w:r w:rsidR="00697F01" w:rsidRPr="00136CB6">
        <w:rPr>
          <w:rFonts w:ascii="Arial" w:hAnsi="Arial" w:cs="Arial"/>
          <w:sz w:val="18"/>
          <w:szCs w:val="18"/>
        </w:rPr>
        <w:t xml:space="preserve"> </w:t>
      </w:r>
      <w:r w:rsidR="00136CB6" w:rsidRPr="00136CB6">
        <w:rPr>
          <w:rFonts w:ascii="Arial" w:hAnsi="Arial" w:cs="Arial"/>
          <w:sz w:val="18"/>
          <w:szCs w:val="18"/>
        </w:rPr>
        <w:t>des Virus‘</w:t>
      </w:r>
      <w:r w:rsidR="00136CB6">
        <w:rPr>
          <w:rFonts w:ascii="Arial" w:hAnsi="Arial" w:cs="Arial"/>
          <w:sz w:val="18"/>
          <w:szCs w:val="18"/>
        </w:rPr>
        <w:t xml:space="preserve"> </w:t>
      </w:r>
      <w:r w:rsidR="00136CB6" w:rsidRPr="00136CB6">
        <w:rPr>
          <w:rFonts w:ascii="Arial" w:hAnsi="Arial" w:cs="Arial"/>
          <w:sz w:val="18"/>
          <w:szCs w:val="18"/>
        </w:rPr>
        <w:t>pragmatisch einschränken</w:t>
      </w:r>
      <w:r w:rsidR="00136CB6">
        <w:rPr>
          <w:rFonts w:ascii="Arial" w:hAnsi="Arial" w:cs="Arial"/>
          <w:sz w:val="18"/>
          <w:szCs w:val="18"/>
        </w:rPr>
        <w:t>.“</w:t>
      </w:r>
    </w:p>
    <w:p w14:paraId="08532955" w14:textId="77777777" w:rsidR="00126976" w:rsidRPr="00C60B50" w:rsidRDefault="00126976" w:rsidP="00BF60E7">
      <w:pPr>
        <w:spacing w:line="260" w:lineRule="atLeast"/>
        <w:rPr>
          <w:rFonts w:ascii="Arial" w:hAnsi="Arial" w:cs="Arial"/>
          <w:sz w:val="18"/>
          <w:szCs w:val="18"/>
        </w:rPr>
      </w:pPr>
    </w:p>
    <w:p w14:paraId="0C08CDB2" w14:textId="7BBAE877" w:rsidR="00861C19" w:rsidRPr="009C325A" w:rsidRDefault="00861C19" w:rsidP="00BF60E7">
      <w:pPr>
        <w:spacing w:line="260" w:lineRule="atLeast"/>
        <w:rPr>
          <w:rFonts w:ascii="Arial" w:hAnsi="Arial" w:cs="Arial"/>
          <w:b/>
          <w:iCs/>
          <w:sz w:val="18"/>
          <w:szCs w:val="18"/>
        </w:rPr>
      </w:pPr>
      <w:r>
        <w:rPr>
          <w:noProof/>
        </w:rPr>
        <w:drawing>
          <wp:inline distT="0" distB="0" distL="0" distR="0" wp14:anchorId="719A0BDB" wp14:editId="50F744DC">
            <wp:extent cx="2321039" cy="3043123"/>
            <wp:effectExtent l="0" t="0" r="3175" b="508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27693" cy="3051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9655128" w14:textId="6A2E3D64" w:rsidR="00126976" w:rsidRPr="009C325A" w:rsidRDefault="009C71E3" w:rsidP="00BF60E7">
      <w:pPr>
        <w:spacing w:line="260" w:lineRule="atLeast"/>
        <w:rPr>
          <w:rFonts w:ascii="Arial" w:hAnsi="Arial" w:cs="Arial"/>
          <w:b/>
          <w:i/>
          <w:sz w:val="18"/>
          <w:szCs w:val="18"/>
        </w:rPr>
      </w:pPr>
      <w:r w:rsidRPr="009C325A">
        <w:rPr>
          <w:rFonts w:ascii="Arial" w:hAnsi="Arial" w:cs="Arial"/>
          <w:b/>
          <w:i/>
          <w:sz w:val="18"/>
          <w:szCs w:val="18"/>
        </w:rPr>
        <w:t xml:space="preserve">Bildunterschrift: </w:t>
      </w:r>
    </w:p>
    <w:p w14:paraId="3EE75CF9" w14:textId="627101C6" w:rsidR="00126976" w:rsidRPr="00BF73B8" w:rsidRDefault="00BF73B8" w:rsidP="00126976">
      <w:pPr>
        <w:rPr>
          <w:rFonts w:ascii="Arial" w:hAnsi="Arial" w:cs="Arial"/>
          <w:i/>
          <w:sz w:val="18"/>
          <w:szCs w:val="18"/>
        </w:rPr>
      </w:pPr>
      <w:r w:rsidRPr="00BF73B8">
        <w:rPr>
          <w:rFonts w:ascii="Arial" w:hAnsi="Arial" w:cs="Arial"/>
          <w:i/>
          <w:sz w:val="18"/>
          <w:szCs w:val="18"/>
        </w:rPr>
        <w:t xml:space="preserve">Am </w:t>
      </w:r>
      <w:proofErr w:type="spellStart"/>
      <w:r w:rsidRPr="00BF73B8">
        <w:rPr>
          <w:rFonts w:ascii="Arial" w:hAnsi="Arial" w:cs="Arial"/>
          <w:i/>
          <w:sz w:val="18"/>
          <w:szCs w:val="18"/>
        </w:rPr>
        <w:t>Balluff</w:t>
      </w:r>
      <w:proofErr w:type="spellEnd"/>
      <w:r w:rsidRPr="00BF73B8">
        <w:rPr>
          <w:rFonts w:ascii="Arial" w:hAnsi="Arial" w:cs="Arial"/>
          <w:i/>
          <w:sz w:val="18"/>
          <w:szCs w:val="18"/>
        </w:rPr>
        <w:t xml:space="preserve"> Hauptsitz in N</w:t>
      </w:r>
      <w:r>
        <w:rPr>
          <w:rFonts w:ascii="Arial" w:hAnsi="Arial" w:cs="Arial"/>
          <w:i/>
          <w:sz w:val="18"/>
          <w:szCs w:val="18"/>
        </w:rPr>
        <w:t>euhausen wurde eine Teststation eingerichtet. An weiteren Standorten können die Mitarbeitenden Selbsttests durchführen. „Wir</w:t>
      </w:r>
      <w:r w:rsidRPr="00BF73B8">
        <w:rPr>
          <w:rFonts w:ascii="Arial" w:hAnsi="Arial" w:cs="Arial"/>
          <w:i/>
          <w:sz w:val="18"/>
          <w:szCs w:val="18"/>
        </w:rPr>
        <w:t xml:space="preserve"> möchten jenen Mitarbeitenden, die ins Büro kommen, zusätzlich Sicherheit geben“, sagt </w:t>
      </w:r>
      <w:proofErr w:type="spellStart"/>
      <w:r>
        <w:rPr>
          <w:rFonts w:ascii="Arial" w:hAnsi="Arial" w:cs="Arial"/>
          <w:i/>
          <w:sz w:val="18"/>
          <w:szCs w:val="18"/>
        </w:rPr>
        <w:t>Balluff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Geschäftsführerin Katrin </w:t>
      </w:r>
      <w:proofErr w:type="spellStart"/>
      <w:r w:rsidRPr="00BF73B8">
        <w:rPr>
          <w:rFonts w:ascii="Arial" w:hAnsi="Arial" w:cs="Arial"/>
          <w:i/>
          <w:sz w:val="18"/>
          <w:szCs w:val="18"/>
        </w:rPr>
        <w:t>Stegmaier</w:t>
      </w:r>
      <w:proofErr w:type="spellEnd"/>
      <w:r w:rsidRPr="00BF73B8">
        <w:rPr>
          <w:rFonts w:ascii="Arial" w:hAnsi="Arial" w:cs="Arial"/>
          <w:i/>
          <w:sz w:val="18"/>
          <w:szCs w:val="18"/>
        </w:rPr>
        <w:t>-Hermle.</w:t>
      </w:r>
    </w:p>
    <w:p w14:paraId="79EECBE4" w14:textId="77777777" w:rsidR="009F0FCC" w:rsidRPr="009C325A" w:rsidRDefault="009F0FCC" w:rsidP="00126976">
      <w:pPr>
        <w:rPr>
          <w:rFonts w:ascii="Arial" w:hAnsi="Arial" w:cs="Arial"/>
          <w:i/>
          <w:sz w:val="18"/>
          <w:szCs w:val="18"/>
        </w:rPr>
      </w:pPr>
    </w:p>
    <w:p w14:paraId="5910F438" w14:textId="77777777" w:rsidR="009F0FCC" w:rsidRPr="00BF73B8" w:rsidRDefault="009F0FCC" w:rsidP="00126976">
      <w:pPr>
        <w:rPr>
          <w:rFonts w:ascii="Arial" w:hAnsi="Arial" w:cs="Arial"/>
          <w:b/>
          <w:i/>
          <w:sz w:val="18"/>
          <w:szCs w:val="18"/>
        </w:rPr>
      </w:pPr>
      <w:r w:rsidRPr="00BF73B8">
        <w:rPr>
          <w:rFonts w:ascii="Arial" w:hAnsi="Arial" w:cs="Arial"/>
          <w:b/>
          <w:i/>
          <w:sz w:val="18"/>
          <w:szCs w:val="18"/>
        </w:rPr>
        <w:t>Meta-Description:</w:t>
      </w:r>
    </w:p>
    <w:p w14:paraId="1A475629" w14:textId="68C6EBD6" w:rsidR="00126976" w:rsidRDefault="009C325A" w:rsidP="00126976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Pragmatische </w:t>
      </w:r>
      <w:r w:rsidR="00BF73B8">
        <w:rPr>
          <w:rFonts w:ascii="Arial" w:hAnsi="Arial" w:cs="Arial"/>
          <w:i/>
          <w:sz w:val="18"/>
          <w:szCs w:val="18"/>
        </w:rPr>
        <w:t>Pandemie</w:t>
      </w:r>
      <w:r>
        <w:rPr>
          <w:rFonts w:ascii="Arial" w:hAnsi="Arial" w:cs="Arial"/>
          <w:i/>
          <w:sz w:val="18"/>
          <w:szCs w:val="18"/>
        </w:rPr>
        <w:t>b</w:t>
      </w:r>
      <w:r w:rsidR="00BF73B8">
        <w:rPr>
          <w:rFonts w:ascii="Arial" w:hAnsi="Arial" w:cs="Arial"/>
          <w:i/>
          <w:sz w:val="18"/>
          <w:szCs w:val="18"/>
        </w:rPr>
        <w:t>ekämpfung: Bei</w:t>
      </w:r>
      <w:r w:rsidR="00BF73B8" w:rsidRPr="00BF73B8"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 w:rsidR="00BF73B8" w:rsidRPr="00BF73B8">
        <w:rPr>
          <w:rFonts w:ascii="Arial" w:hAnsi="Arial" w:cs="Arial"/>
          <w:i/>
          <w:sz w:val="18"/>
          <w:szCs w:val="18"/>
        </w:rPr>
        <w:t>Balluff</w:t>
      </w:r>
      <w:proofErr w:type="spellEnd"/>
      <w:r w:rsidR="00BF73B8" w:rsidRPr="00BF73B8">
        <w:rPr>
          <w:rFonts w:ascii="Arial" w:hAnsi="Arial" w:cs="Arial"/>
          <w:i/>
          <w:sz w:val="18"/>
          <w:szCs w:val="18"/>
        </w:rPr>
        <w:t xml:space="preserve"> können </w:t>
      </w:r>
      <w:r w:rsidR="00BF73B8">
        <w:rPr>
          <w:rFonts w:ascii="Arial" w:hAnsi="Arial" w:cs="Arial"/>
          <w:i/>
          <w:sz w:val="18"/>
          <w:szCs w:val="18"/>
        </w:rPr>
        <w:t xml:space="preserve">sich </w:t>
      </w:r>
      <w:r w:rsidR="00BF73B8" w:rsidRPr="00BF73B8">
        <w:rPr>
          <w:rFonts w:ascii="Arial" w:hAnsi="Arial" w:cs="Arial"/>
          <w:i/>
          <w:sz w:val="18"/>
          <w:szCs w:val="18"/>
        </w:rPr>
        <w:t xml:space="preserve">Mitarbeitende vor Arbeitsantritt </w:t>
      </w:r>
      <w:r w:rsidR="00BF73B8">
        <w:rPr>
          <w:rFonts w:ascii="Arial" w:hAnsi="Arial" w:cs="Arial"/>
          <w:i/>
          <w:sz w:val="18"/>
          <w:szCs w:val="18"/>
        </w:rPr>
        <w:t>testen lassen</w:t>
      </w:r>
      <w:r w:rsidR="00BF73B8" w:rsidRPr="00BF73B8">
        <w:rPr>
          <w:rFonts w:ascii="Arial" w:hAnsi="Arial" w:cs="Arial"/>
          <w:i/>
          <w:sz w:val="18"/>
          <w:szCs w:val="18"/>
        </w:rPr>
        <w:t>.</w:t>
      </w:r>
    </w:p>
    <w:p w14:paraId="02807967" w14:textId="77777777" w:rsidR="00BF73B8" w:rsidRPr="009F0FCC" w:rsidRDefault="00BF73B8" w:rsidP="00126976">
      <w:pPr>
        <w:rPr>
          <w:rFonts w:ascii="Arial" w:hAnsi="Arial" w:cs="Arial"/>
          <w:sz w:val="18"/>
          <w:szCs w:val="18"/>
        </w:rPr>
      </w:pPr>
    </w:p>
    <w:p w14:paraId="3DC11360" w14:textId="77777777" w:rsidR="009F0FCC" w:rsidRPr="00D17E5B" w:rsidRDefault="009F0FCC" w:rsidP="009F0FCC">
      <w:pPr>
        <w:rPr>
          <w:rFonts w:ascii="Arial" w:hAnsi="Arial" w:cs="Arial"/>
          <w:b/>
          <w:sz w:val="18"/>
          <w:szCs w:val="18"/>
        </w:rPr>
      </w:pPr>
      <w:r w:rsidRPr="00D17E5B">
        <w:rPr>
          <w:rFonts w:ascii="Arial" w:hAnsi="Arial" w:cs="Arial"/>
          <w:b/>
          <w:sz w:val="18"/>
          <w:szCs w:val="18"/>
        </w:rPr>
        <w:t xml:space="preserve">Zum Unternehmen </w:t>
      </w:r>
      <w:proofErr w:type="spellStart"/>
      <w:r w:rsidRPr="00D17E5B">
        <w:rPr>
          <w:rFonts w:ascii="Arial" w:hAnsi="Arial" w:cs="Arial"/>
          <w:b/>
          <w:sz w:val="18"/>
          <w:szCs w:val="18"/>
        </w:rPr>
        <w:t>Balluff</w:t>
      </w:r>
      <w:proofErr w:type="spellEnd"/>
    </w:p>
    <w:p w14:paraId="3311115C" w14:textId="77777777" w:rsidR="00126976" w:rsidRPr="00BF60E7" w:rsidRDefault="009F0FCC" w:rsidP="00787F3D">
      <w:pPr>
        <w:rPr>
          <w:rFonts w:ascii="Arial" w:hAnsi="Arial" w:cs="Arial"/>
          <w:sz w:val="18"/>
          <w:szCs w:val="18"/>
        </w:rPr>
      </w:pPr>
      <w:r w:rsidRPr="0021163E">
        <w:rPr>
          <w:rFonts w:ascii="Arial" w:hAnsi="Arial" w:cs="Arial"/>
          <w:sz w:val="18"/>
          <w:szCs w:val="18"/>
        </w:rPr>
        <w:t xml:space="preserve">Vor genau 100 Jahren begann mit der Gründung einer feinmechanischen Reparaturwerkstatt in Neuhausen a. d. F. die Erfolgsgeschichte von </w:t>
      </w:r>
      <w:proofErr w:type="spellStart"/>
      <w:r w:rsidRPr="0021163E">
        <w:rPr>
          <w:rFonts w:ascii="Arial" w:hAnsi="Arial" w:cs="Arial"/>
          <w:sz w:val="18"/>
          <w:szCs w:val="18"/>
        </w:rPr>
        <w:t>Balluff</w:t>
      </w:r>
      <w:proofErr w:type="spellEnd"/>
      <w:r w:rsidRPr="0021163E">
        <w:rPr>
          <w:rFonts w:ascii="Arial" w:hAnsi="Arial" w:cs="Arial"/>
          <w:sz w:val="18"/>
          <w:szCs w:val="18"/>
        </w:rPr>
        <w:t xml:space="preserve">. Zum 100-jährigen Jubiläum steht das globale Unternehmen heute mit seinen 3600 Mitarbeitenden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Im Jahr 2019 verzeichnete die </w:t>
      </w:r>
      <w:proofErr w:type="spellStart"/>
      <w:r w:rsidRPr="0021163E">
        <w:rPr>
          <w:rFonts w:ascii="Arial" w:hAnsi="Arial" w:cs="Arial"/>
          <w:sz w:val="18"/>
          <w:szCs w:val="18"/>
        </w:rPr>
        <w:t>Balluff</w:t>
      </w:r>
      <w:proofErr w:type="spellEnd"/>
      <w:r w:rsidRPr="0021163E">
        <w:rPr>
          <w:rFonts w:ascii="Arial" w:hAnsi="Arial" w:cs="Arial"/>
          <w:sz w:val="18"/>
          <w:szCs w:val="18"/>
        </w:rPr>
        <w:t xml:space="preserve"> Gruppe einen Umsatz von rund 469 Mio. Euro. Mit 38 Tochtergesellschaften und weiteren Vertretungen in insgesamt 68 Ländern garantiert </w:t>
      </w:r>
      <w:proofErr w:type="spellStart"/>
      <w:r w:rsidRPr="0021163E">
        <w:rPr>
          <w:rFonts w:ascii="Arial" w:hAnsi="Arial" w:cs="Arial"/>
          <w:sz w:val="18"/>
          <w:szCs w:val="18"/>
        </w:rPr>
        <w:t>Balluff</w:t>
      </w:r>
      <w:proofErr w:type="spellEnd"/>
      <w:r w:rsidRPr="0021163E">
        <w:rPr>
          <w:rFonts w:ascii="Arial" w:hAnsi="Arial" w:cs="Arial"/>
          <w:sz w:val="18"/>
          <w:szCs w:val="18"/>
        </w:rPr>
        <w:t xml:space="preserve"> eine schnelle weltweite Verfügbarkeit der Produkte und eine hohe Beratungs- und Servicequalität direkt vor Ort.</w:t>
      </w:r>
    </w:p>
    <w:sectPr w:rsidR="00126976" w:rsidRPr="00BF60E7" w:rsidSect="004379D6">
      <w:headerReference w:type="default" r:id="rId8"/>
      <w:headerReference w:type="first" r:id="rId9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BC826" w16cex:dateUtc="2021-04-22T08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5721867" w16cid:durableId="242D6F5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86159" w14:textId="77777777" w:rsidR="00764328" w:rsidRDefault="00764328">
      <w:r>
        <w:separator/>
      </w:r>
    </w:p>
  </w:endnote>
  <w:endnote w:type="continuationSeparator" w:id="0">
    <w:p w14:paraId="28DD1642" w14:textId="77777777" w:rsidR="00764328" w:rsidRDefault="0076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3B4D7" w14:textId="77777777" w:rsidR="00764328" w:rsidRDefault="00764328">
      <w:r>
        <w:separator/>
      </w:r>
    </w:p>
  </w:footnote>
  <w:footnote w:type="continuationSeparator" w:id="0">
    <w:p w14:paraId="15362480" w14:textId="77777777" w:rsidR="00764328" w:rsidRDefault="00764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3BC8F" w14:textId="77777777" w:rsidR="00764328" w:rsidRPr="00392B92" w:rsidRDefault="00764328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15157765" w14:textId="77777777" w:rsidR="00764328" w:rsidRPr="00392B92" w:rsidRDefault="00764328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3F57FD8B" wp14:editId="2DA6A4F9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73920F11" w14:textId="546810B7" w:rsidR="0076432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861C19"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4558F3EA" w14:textId="77777777" w:rsidR="00764328" w:rsidRPr="004379D6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09231DA" w14:textId="77777777" w:rsidR="00764328" w:rsidRPr="004379D6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38F2382" w14:textId="77777777" w:rsidR="00764328" w:rsidRPr="004379D6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proofErr w:type="spellStart"/>
    <w:r w:rsidRPr="004379D6">
      <w:rPr>
        <w:rFonts w:ascii="Arial" w:hAnsi="Arial" w:cs="Arial"/>
        <w:sz w:val="18"/>
        <w:szCs w:val="18"/>
      </w:rPr>
      <w:t>Balluff</w:t>
    </w:r>
    <w:proofErr w:type="spellEnd"/>
    <w:r w:rsidRPr="004379D6">
      <w:rPr>
        <w:rFonts w:ascii="Arial" w:hAnsi="Arial" w:cs="Arial"/>
        <w:sz w:val="18"/>
        <w:szCs w:val="18"/>
      </w:rPr>
      <w:t xml:space="preserve"> GmbH </w:t>
    </w:r>
  </w:p>
  <w:p w14:paraId="2551E541" w14:textId="77777777" w:rsidR="00764328" w:rsidRPr="004379D6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51D4C856" w14:textId="77777777" w:rsidR="0076432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6B165E00" w14:textId="77777777" w:rsidR="00764328" w:rsidRPr="004379D6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5421048F" w14:textId="77777777" w:rsidR="00764328" w:rsidRPr="00392B92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11B8C4C8" w14:textId="77777777" w:rsidR="00764328" w:rsidRPr="0065034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7861F688" w14:textId="77777777" w:rsidR="00764328" w:rsidRPr="0065034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613BC35A" w14:textId="77777777" w:rsidR="00764328" w:rsidRPr="0065034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4CC24EF4" w14:textId="77777777" w:rsidR="00764328" w:rsidRPr="004379D6" w:rsidRDefault="00764328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BEDAD" w14:textId="77777777" w:rsidR="00764328" w:rsidRPr="00650348" w:rsidRDefault="00764328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78720" behindDoc="0" locked="0" layoutInCell="1" allowOverlap="1" wp14:anchorId="6D13B860" wp14:editId="28952580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  <w:t>COMMUNIQUÉ DE PRESSE</w:t>
    </w:r>
  </w:p>
  <w:p w14:paraId="3C69E1B6" w14:textId="5E65C7DF" w:rsidR="00764328" w:rsidRPr="00392B92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Pandemiebekämpfung bei </w:t>
    </w:r>
    <w:proofErr w:type="spellStart"/>
    <w:r>
      <w:rPr>
        <w:rFonts w:ascii="Arial" w:hAnsi="Arial" w:cs="Arial"/>
        <w:b/>
        <w:sz w:val="18"/>
        <w:szCs w:val="18"/>
      </w:rPr>
      <w:t>Balluff</w:t>
    </w:r>
    <w:proofErr w:type="spellEnd"/>
  </w:p>
  <w:p w14:paraId="4504D11E" w14:textId="3D31238C" w:rsidR="0076432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861C19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64D7491B" w14:textId="77777777" w:rsidR="00764328" w:rsidRPr="00392B92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321C8F83" w14:textId="77777777" w:rsidR="00764328" w:rsidRPr="00392B92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CBA745A" w14:textId="77777777" w:rsidR="00764328" w:rsidRPr="00392B92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proofErr w:type="spellStart"/>
    <w:r w:rsidRPr="00392B92">
      <w:rPr>
        <w:rFonts w:ascii="Arial" w:hAnsi="Arial" w:cs="Arial"/>
        <w:sz w:val="18"/>
        <w:szCs w:val="18"/>
      </w:rPr>
      <w:t>Balluff</w:t>
    </w:r>
    <w:proofErr w:type="spellEnd"/>
    <w:r w:rsidRPr="00392B92">
      <w:rPr>
        <w:rFonts w:ascii="Arial" w:hAnsi="Arial" w:cs="Arial"/>
        <w:sz w:val="18"/>
        <w:szCs w:val="18"/>
      </w:rPr>
      <w:t xml:space="preserve"> GmbH </w:t>
    </w:r>
  </w:p>
  <w:p w14:paraId="680E596A" w14:textId="77777777" w:rsidR="00764328" w:rsidRPr="004379D6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0989249B" w14:textId="77777777" w:rsidR="0076432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6D4E13C4" w14:textId="77777777" w:rsidR="00764328" w:rsidRPr="004379D6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67592EA7" w14:textId="77777777" w:rsidR="00764328" w:rsidRPr="00392B92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635F9E99" w14:textId="77777777" w:rsidR="00764328" w:rsidRPr="0065034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66543CEE" w14:textId="77777777" w:rsidR="00764328" w:rsidRPr="0065034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48B25F23" w14:textId="77777777" w:rsidR="00764328" w:rsidRPr="0065034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7DF89209" w14:textId="77777777" w:rsidR="00764328" w:rsidRPr="0065034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440758AF" w14:textId="77777777" w:rsidR="00764328" w:rsidRPr="00650348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68E1FD53" w14:textId="77777777" w:rsidR="00764328" w:rsidRPr="00AB6C5B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en-US"/>
      </w:rPr>
    </w:pPr>
    <w:r w:rsidRPr="00AB6C5B">
      <w:rPr>
        <w:rFonts w:ascii="Arial" w:hAnsi="Arial" w:cs="Arial"/>
        <w:b/>
        <w:sz w:val="12"/>
        <w:szCs w:val="12"/>
        <w:lang w:val="en-US"/>
      </w:rPr>
      <w:t>Corporate Communication</w:t>
    </w:r>
  </w:p>
  <w:p w14:paraId="40C04B7E" w14:textId="77777777" w:rsidR="00764328" w:rsidRPr="00392B92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>Teresa Weinhuber</w:t>
    </w:r>
  </w:p>
  <w:p w14:paraId="2C1D01A8" w14:textId="77777777" w:rsidR="00764328" w:rsidRPr="00392B92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6FD55E8C" w14:textId="77777777" w:rsidR="00764328" w:rsidRPr="00BF60E7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proofErr w:type="spellStart"/>
    <w:r w:rsidRPr="00BF60E7">
      <w:rPr>
        <w:rFonts w:ascii="Arial" w:hAnsi="Arial" w:cs="Arial"/>
        <w:sz w:val="18"/>
        <w:szCs w:val="18"/>
        <w:lang w:val="en-US"/>
      </w:rPr>
      <w:t>Balluff</w:t>
    </w:r>
    <w:proofErr w:type="spellEnd"/>
    <w:r w:rsidRPr="00BF60E7">
      <w:rPr>
        <w:rFonts w:ascii="Arial" w:hAnsi="Arial" w:cs="Arial"/>
        <w:sz w:val="18"/>
        <w:szCs w:val="18"/>
        <w:lang w:val="en-US"/>
      </w:rPr>
      <w:t xml:space="preserve"> GmbH</w:t>
    </w:r>
  </w:p>
  <w:p w14:paraId="67991CDD" w14:textId="77777777" w:rsidR="00764328" w:rsidRPr="00BF60E7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77F53BCC" w14:textId="77777777" w:rsidR="00764328" w:rsidRPr="00BF60E7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1604086F" w14:textId="77777777" w:rsidR="00764328" w:rsidRPr="00BF60E7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proofErr w:type="spellStart"/>
    <w:r>
      <w:rPr>
        <w:rFonts w:ascii="Arial" w:hAnsi="Arial" w:cs="Arial"/>
        <w:sz w:val="18"/>
        <w:szCs w:val="18"/>
        <w:lang w:val="it-IT"/>
      </w:rPr>
      <w:t>teresa.weinhuber</w:t>
    </w:r>
    <w:proofErr w:type="spellEnd"/>
    <w:r w:rsidRPr="009C325A">
      <w:rPr>
        <w:rFonts w:ascii="Arial" w:hAnsi="Arial" w:cs="Arial"/>
        <w:sz w:val="18"/>
        <w:szCs w:val="18"/>
      </w:rPr>
      <w:t>@balluff.de</w:t>
    </w:r>
  </w:p>
  <w:p w14:paraId="33C43F99" w14:textId="77777777" w:rsidR="00764328" w:rsidRPr="009C325A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AC8B00B" w14:textId="77777777" w:rsidR="00764328" w:rsidRPr="004379D6" w:rsidRDefault="00764328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50165935" w14:textId="77777777" w:rsidR="00764328" w:rsidRPr="00392B92" w:rsidRDefault="00764328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3E8"/>
    <w:rsid w:val="00000AF0"/>
    <w:rsid w:val="000115B7"/>
    <w:rsid w:val="00023F90"/>
    <w:rsid w:val="00035952"/>
    <w:rsid w:val="000467AF"/>
    <w:rsid w:val="0005243A"/>
    <w:rsid w:val="00075BC2"/>
    <w:rsid w:val="00077135"/>
    <w:rsid w:val="0008162C"/>
    <w:rsid w:val="00084DC4"/>
    <w:rsid w:val="000977D7"/>
    <w:rsid w:val="000A13C4"/>
    <w:rsid w:val="000A3F16"/>
    <w:rsid w:val="000A624C"/>
    <w:rsid w:val="000A73A4"/>
    <w:rsid w:val="000B7B11"/>
    <w:rsid w:val="000C10AB"/>
    <w:rsid w:val="000C281D"/>
    <w:rsid w:val="000C3CDC"/>
    <w:rsid w:val="000C4321"/>
    <w:rsid w:val="000D3643"/>
    <w:rsid w:val="000D424F"/>
    <w:rsid w:val="000D6809"/>
    <w:rsid w:val="000F6F11"/>
    <w:rsid w:val="001031C1"/>
    <w:rsid w:val="00112C66"/>
    <w:rsid w:val="00115379"/>
    <w:rsid w:val="001174CE"/>
    <w:rsid w:val="00126064"/>
    <w:rsid w:val="00126976"/>
    <w:rsid w:val="00130CF5"/>
    <w:rsid w:val="00131410"/>
    <w:rsid w:val="00136CB6"/>
    <w:rsid w:val="001401A6"/>
    <w:rsid w:val="00141A6F"/>
    <w:rsid w:val="00141ECA"/>
    <w:rsid w:val="00150170"/>
    <w:rsid w:val="00160168"/>
    <w:rsid w:val="00160911"/>
    <w:rsid w:val="00162664"/>
    <w:rsid w:val="0016707B"/>
    <w:rsid w:val="00170DB4"/>
    <w:rsid w:val="001733CF"/>
    <w:rsid w:val="00184CF5"/>
    <w:rsid w:val="001865F1"/>
    <w:rsid w:val="001A378C"/>
    <w:rsid w:val="001A6ABC"/>
    <w:rsid w:val="001A7453"/>
    <w:rsid w:val="001A7839"/>
    <w:rsid w:val="001B6CF5"/>
    <w:rsid w:val="001D6927"/>
    <w:rsid w:val="001E3E6F"/>
    <w:rsid w:val="001E5D7B"/>
    <w:rsid w:val="002013FB"/>
    <w:rsid w:val="00201C98"/>
    <w:rsid w:val="002038E4"/>
    <w:rsid w:val="0020524D"/>
    <w:rsid w:val="0021111A"/>
    <w:rsid w:val="00214761"/>
    <w:rsid w:val="002405EB"/>
    <w:rsid w:val="0025573F"/>
    <w:rsid w:val="002635CD"/>
    <w:rsid w:val="00264503"/>
    <w:rsid w:val="00270888"/>
    <w:rsid w:val="00273224"/>
    <w:rsid w:val="002738E6"/>
    <w:rsid w:val="00282AA0"/>
    <w:rsid w:val="002923A0"/>
    <w:rsid w:val="00297CD8"/>
    <w:rsid w:val="002A1B48"/>
    <w:rsid w:val="002B7BEC"/>
    <w:rsid w:val="002C2D60"/>
    <w:rsid w:val="002C588D"/>
    <w:rsid w:val="002D1074"/>
    <w:rsid w:val="002D2F9E"/>
    <w:rsid w:val="002E00B5"/>
    <w:rsid w:val="002E6488"/>
    <w:rsid w:val="002E6F27"/>
    <w:rsid w:val="002F4F8D"/>
    <w:rsid w:val="00301CA6"/>
    <w:rsid w:val="0031410C"/>
    <w:rsid w:val="00320928"/>
    <w:rsid w:val="003239CC"/>
    <w:rsid w:val="003326F1"/>
    <w:rsid w:val="00333883"/>
    <w:rsid w:val="003365F9"/>
    <w:rsid w:val="0034499B"/>
    <w:rsid w:val="003458C3"/>
    <w:rsid w:val="00350D8D"/>
    <w:rsid w:val="00351ECE"/>
    <w:rsid w:val="0035293E"/>
    <w:rsid w:val="00352EB0"/>
    <w:rsid w:val="00353072"/>
    <w:rsid w:val="00365B5B"/>
    <w:rsid w:val="003766BB"/>
    <w:rsid w:val="00380E28"/>
    <w:rsid w:val="003836BE"/>
    <w:rsid w:val="00384427"/>
    <w:rsid w:val="00392B92"/>
    <w:rsid w:val="0039536E"/>
    <w:rsid w:val="003A628F"/>
    <w:rsid w:val="003A76A8"/>
    <w:rsid w:val="003B0209"/>
    <w:rsid w:val="003B04A5"/>
    <w:rsid w:val="003B5B61"/>
    <w:rsid w:val="003C1783"/>
    <w:rsid w:val="003C683F"/>
    <w:rsid w:val="003E0122"/>
    <w:rsid w:val="003E0DCA"/>
    <w:rsid w:val="003E4958"/>
    <w:rsid w:val="003E7F68"/>
    <w:rsid w:val="003F094E"/>
    <w:rsid w:val="00410A13"/>
    <w:rsid w:val="004146DF"/>
    <w:rsid w:val="00415189"/>
    <w:rsid w:val="00416B04"/>
    <w:rsid w:val="0042417F"/>
    <w:rsid w:val="004314FF"/>
    <w:rsid w:val="004351AE"/>
    <w:rsid w:val="004379D6"/>
    <w:rsid w:val="004469A7"/>
    <w:rsid w:val="004529E7"/>
    <w:rsid w:val="00453A4A"/>
    <w:rsid w:val="00460073"/>
    <w:rsid w:val="004640F2"/>
    <w:rsid w:val="00491FC7"/>
    <w:rsid w:val="00494A4D"/>
    <w:rsid w:val="004952E0"/>
    <w:rsid w:val="004966C8"/>
    <w:rsid w:val="0049798C"/>
    <w:rsid w:val="004A54C7"/>
    <w:rsid w:val="004B147F"/>
    <w:rsid w:val="004C2F7C"/>
    <w:rsid w:val="004C3263"/>
    <w:rsid w:val="004C69D2"/>
    <w:rsid w:val="004D0491"/>
    <w:rsid w:val="004D5628"/>
    <w:rsid w:val="004E673F"/>
    <w:rsid w:val="004F09AA"/>
    <w:rsid w:val="004F5891"/>
    <w:rsid w:val="005000EF"/>
    <w:rsid w:val="005018AC"/>
    <w:rsid w:val="00507037"/>
    <w:rsid w:val="00513797"/>
    <w:rsid w:val="005142C9"/>
    <w:rsid w:val="005204B0"/>
    <w:rsid w:val="005315AF"/>
    <w:rsid w:val="005321EC"/>
    <w:rsid w:val="005347A5"/>
    <w:rsid w:val="00540C0E"/>
    <w:rsid w:val="00544D11"/>
    <w:rsid w:val="00547D62"/>
    <w:rsid w:val="005505A1"/>
    <w:rsid w:val="00553520"/>
    <w:rsid w:val="00554E8A"/>
    <w:rsid w:val="0055515C"/>
    <w:rsid w:val="00562C6B"/>
    <w:rsid w:val="00562E62"/>
    <w:rsid w:val="0056321F"/>
    <w:rsid w:val="00565DE7"/>
    <w:rsid w:val="00574FD6"/>
    <w:rsid w:val="005850A0"/>
    <w:rsid w:val="0059105B"/>
    <w:rsid w:val="005915F7"/>
    <w:rsid w:val="00593ABB"/>
    <w:rsid w:val="00594C1F"/>
    <w:rsid w:val="005969E1"/>
    <w:rsid w:val="005A2323"/>
    <w:rsid w:val="005A42AA"/>
    <w:rsid w:val="005B17C7"/>
    <w:rsid w:val="005C1031"/>
    <w:rsid w:val="005C5798"/>
    <w:rsid w:val="005D2D95"/>
    <w:rsid w:val="005D3CF4"/>
    <w:rsid w:val="005D58BE"/>
    <w:rsid w:val="005E0503"/>
    <w:rsid w:val="005E0D2F"/>
    <w:rsid w:val="005F1139"/>
    <w:rsid w:val="0060139E"/>
    <w:rsid w:val="00613540"/>
    <w:rsid w:val="00636D5C"/>
    <w:rsid w:val="00637013"/>
    <w:rsid w:val="00641904"/>
    <w:rsid w:val="00641B71"/>
    <w:rsid w:val="00650348"/>
    <w:rsid w:val="00651E4B"/>
    <w:rsid w:val="0065495E"/>
    <w:rsid w:val="00667422"/>
    <w:rsid w:val="00667B1D"/>
    <w:rsid w:val="00673FEF"/>
    <w:rsid w:val="00676FE1"/>
    <w:rsid w:val="00681CFC"/>
    <w:rsid w:val="00683666"/>
    <w:rsid w:val="00697F01"/>
    <w:rsid w:val="006A1266"/>
    <w:rsid w:val="006C0EA3"/>
    <w:rsid w:val="006D2209"/>
    <w:rsid w:val="006D6EE7"/>
    <w:rsid w:val="006D746E"/>
    <w:rsid w:val="006D7C9C"/>
    <w:rsid w:val="006E3634"/>
    <w:rsid w:val="006E6279"/>
    <w:rsid w:val="006F48E1"/>
    <w:rsid w:val="007026F9"/>
    <w:rsid w:val="00705433"/>
    <w:rsid w:val="00706668"/>
    <w:rsid w:val="00730E4E"/>
    <w:rsid w:val="00731936"/>
    <w:rsid w:val="007335DE"/>
    <w:rsid w:val="007448A8"/>
    <w:rsid w:val="0075404D"/>
    <w:rsid w:val="007563F0"/>
    <w:rsid w:val="0076213A"/>
    <w:rsid w:val="00764328"/>
    <w:rsid w:val="007677BE"/>
    <w:rsid w:val="00776CF5"/>
    <w:rsid w:val="00780753"/>
    <w:rsid w:val="00782382"/>
    <w:rsid w:val="007831B8"/>
    <w:rsid w:val="00787F3D"/>
    <w:rsid w:val="007901A6"/>
    <w:rsid w:val="007A41FB"/>
    <w:rsid w:val="007A6F50"/>
    <w:rsid w:val="007A7EE0"/>
    <w:rsid w:val="007B3977"/>
    <w:rsid w:val="007B7752"/>
    <w:rsid w:val="007B7AAA"/>
    <w:rsid w:val="007C221A"/>
    <w:rsid w:val="007C3FCA"/>
    <w:rsid w:val="007D767E"/>
    <w:rsid w:val="007F729E"/>
    <w:rsid w:val="00806F05"/>
    <w:rsid w:val="00813B94"/>
    <w:rsid w:val="008157F4"/>
    <w:rsid w:val="008163D3"/>
    <w:rsid w:val="00816BC8"/>
    <w:rsid w:val="00817BF0"/>
    <w:rsid w:val="00821666"/>
    <w:rsid w:val="0083199D"/>
    <w:rsid w:val="008319AB"/>
    <w:rsid w:val="008370EB"/>
    <w:rsid w:val="008553A4"/>
    <w:rsid w:val="0086114F"/>
    <w:rsid w:val="008618ED"/>
    <w:rsid w:val="00861C19"/>
    <w:rsid w:val="00864143"/>
    <w:rsid w:val="00883F42"/>
    <w:rsid w:val="00887361"/>
    <w:rsid w:val="00896863"/>
    <w:rsid w:val="008A0825"/>
    <w:rsid w:val="008A4C99"/>
    <w:rsid w:val="008A7591"/>
    <w:rsid w:val="008B1E54"/>
    <w:rsid w:val="008B4AD6"/>
    <w:rsid w:val="008C280C"/>
    <w:rsid w:val="008C6550"/>
    <w:rsid w:val="008C7A38"/>
    <w:rsid w:val="008D202C"/>
    <w:rsid w:val="008D29FE"/>
    <w:rsid w:val="008F14B1"/>
    <w:rsid w:val="008F58C6"/>
    <w:rsid w:val="00901B4A"/>
    <w:rsid w:val="00901C83"/>
    <w:rsid w:val="00904B07"/>
    <w:rsid w:val="0091340E"/>
    <w:rsid w:val="00913FDC"/>
    <w:rsid w:val="00920CC2"/>
    <w:rsid w:val="00923FEC"/>
    <w:rsid w:val="00925D4A"/>
    <w:rsid w:val="00932794"/>
    <w:rsid w:val="00941E65"/>
    <w:rsid w:val="00962391"/>
    <w:rsid w:val="00987159"/>
    <w:rsid w:val="0099314B"/>
    <w:rsid w:val="00995339"/>
    <w:rsid w:val="009A1966"/>
    <w:rsid w:val="009A258F"/>
    <w:rsid w:val="009A36B1"/>
    <w:rsid w:val="009B0337"/>
    <w:rsid w:val="009C10CA"/>
    <w:rsid w:val="009C2C88"/>
    <w:rsid w:val="009C325A"/>
    <w:rsid w:val="009C71E3"/>
    <w:rsid w:val="009C72EF"/>
    <w:rsid w:val="009C7DC0"/>
    <w:rsid w:val="009D4CE7"/>
    <w:rsid w:val="009E0848"/>
    <w:rsid w:val="009E2C9C"/>
    <w:rsid w:val="009E3668"/>
    <w:rsid w:val="009E3C55"/>
    <w:rsid w:val="009E4431"/>
    <w:rsid w:val="009F0FCC"/>
    <w:rsid w:val="00A01D0F"/>
    <w:rsid w:val="00A02877"/>
    <w:rsid w:val="00A04540"/>
    <w:rsid w:val="00A05D1A"/>
    <w:rsid w:val="00A05ECC"/>
    <w:rsid w:val="00A10933"/>
    <w:rsid w:val="00A155EE"/>
    <w:rsid w:val="00A233FD"/>
    <w:rsid w:val="00A244B8"/>
    <w:rsid w:val="00A340E9"/>
    <w:rsid w:val="00A34675"/>
    <w:rsid w:val="00A351D9"/>
    <w:rsid w:val="00A51D3B"/>
    <w:rsid w:val="00A53BDE"/>
    <w:rsid w:val="00A56C66"/>
    <w:rsid w:val="00A56C67"/>
    <w:rsid w:val="00A5772F"/>
    <w:rsid w:val="00A6056B"/>
    <w:rsid w:val="00A64837"/>
    <w:rsid w:val="00A67979"/>
    <w:rsid w:val="00A71B9E"/>
    <w:rsid w:val="00A7634C"/>
    <w:rsid w:val="00A76437"/>
    <w:rsid w:val="00A86025"/>
    <w:rsid w:val="00A87D72"/>
    <w:rsid w:val="00A90961"/>
    <w:rsid w:val="00A957FC"/>
    <w:rsid w:val="00AA01AD"/>
    <w:rsid w:val="00AB6439"/>
    <w:rsid w:val="00AB670E"/>
    <w:rsid w:val="00AB6C5B"/>
    <w:rsid w:val="00AC1614"/>
    <w:rsid w:val="00AD2B20"/>
    <w:rsid w:val="00AD4EFD"/>
    <w:rsid w:val="00AE271B"/>
    <w:rsid w:val="00AE41E5"/>
    <w:rsid w:val="00AE4AE9"/>
    <w:rsid w:val="00AE67CC"/>
    <w:rsid w:val="00AF6619"/>
    <w:rsid w:val="00B0451B"/>
    <w:rsid w:val="00B06C61"/>
    <w:rsid w:val="00B204EA"/>
    <w:rsid w:val="00B22BA0"/>
    <w:rsid w:val="00B412B9"/>
    <w:rsid w:val="00B4225E"/>
    <w:rsid w:val="00B4258C"/>
    <w:rsid w:val="00B518C1"/>
    <w:rsid w:val="00B54698"/>
    <w:rsid w:val="00B63452"/>
    <w:rsid w:val="00B643B8"/>
    <w:rsid w:val="00B66147"/>
    <w:rsid w:val="00B8370C"/>
    <w:rsid w:val="00B852E7"/>
    <w:rsid w:val="00B8681D"/>
    <w:rsid w:val="00B9696F"/>
    <w:rsid w:val="00BA0307"/>
    <w:rsid w:val="00BC4C68"/>
    <w:rsid w:val="00BD169B"/>
    <w:rsid w:val="00BD4134"/>
    <w:rsid w:val="00BE466F"/>
    <w:rsid w:val="00BF60E7"/>
    <w:rsid w:val="00BF73B8"/>
    <w:rsid w:val="00C01A94"/>
    <w:rsid w:val="00C04646"/>
    <w:rsid w:val="00C14684"/>
    <w:rsid w:val="00C14685"/>
    <w:rsid w:val="00C17811"/>
    <w:rsid w:val="00C2020C"/>
    <w:rsid w:val="00C35AD6"/>
    <w:rsid w:val="00C42780"/>
    <w:rsid w:val="00C4622D"/>
    <w:rsid w:val="00C5084D"/>
    <w:rsid w:val="00C604C1"/>
    <w:rsid w:val="00C60B50"/>
    <w:rsid w:val="00C64F3B"/>
    <w:rsid w:val="00C66757"/>
    <w:rsid w:val="00C7084A"/>
    <w:rsid w:val="00C743C2"/>
    <w:rsid w:val="00C74E07"/>
    <w:rsid w:val="00C77B8D"/>
    <w:rsid w:val="00C800A8"/>
    <w:rsid w:val="00C80411"/>
    <w:rsid w:val="00C806C5"/>
    <w:rsid w:val="00C80DCD"/>
    <w:rsid w:val="00C8226E"/>
    <w:rsid w:val="00C829B5"/>
    <w:rsid w:val="00C82C26"/>
    <w:rsid w:val="00C83A2B"/>
    <w:rsid w:val="00C9047E"/>
    <w:rsid w:val="00C907F7"/>
    <w:rsid w:val="00C9498F"/>
    <w:rsid w:val="00C96E17"/>
    <w:rsid w:val="00C9709D"/>
    <w:rsid w:val="00CA103E"/>
    <w:rsid w:val="00CA244A"/>
    <w:rsid w:val="00CB08AC"/>
    <w:rsid w:val="00CB17D5"/>
    <w:rsid w:val="00CB25BB"/>
    <w:rsid w:val="00CC0278"/>
    <w:rsid w:val="00CC68F3"/>
    <w:rsid w:val="00CC72AA"/>
    <w:rsid w:val="00CD403A"/>
    <w:rsid w:val="00CE0D49"/>
    <w:rsid w:val="00CF1764"/>
    <w:rsid w:val="00D00C36"/>
    <w:rsid w:val="00D03A9A"/>
    <w:rsid w:val="00D10DBD"/>
    <w:rsid w:val="00D17680"/>
    <w:rsid w:val="00D2330C"/>
    <w:rsid w:val="00D25A02"/>
    <w:rsid w:val="00D46454"/>
    <w:rsid w:val="00D61DBC"/>
    <w:rsid w:val="00D634A6"/>
    <w:rsid w:val="00D663EE"/>
    <w:rsid w:val="00D72B45"/>
    <w:rsid w:val="00D72D4F"/>
    <w:rsid w:val="00D802F6"/>
    <w:rsid w:val="00D81DEA"/>
    <w:rsid w:val="00D8565B"/>
    <w:rsid w:val="00D85ACE"/>
    <w:rsid w:val="00D87AE7"/>
    <w:rsid w:val="00D909ED"/>
    <w:rsid w:val="00D90AB6"/>
    <w:rsid w:val="00D93BC6"/>
    <w:rsid w:val="00DA2820"/>
    <w:rsid w:val="00DA43E8"/>
    <w:rsid w:val="00DB72FE"/>
    <w:rsid w:val="00DC56E2"/>
    <w:rsid w:val="00DD17B1"/>
    <w:rsid w:val="00DD1976"/>
    <w:rsid w:val="00DF23F9"/>
    <w:rsid w:val="00DF52F8"/>
    <w:rsid w:val="00DF76C4"/>
    <w:rsid w:val="00DF782A"/>
    <w:rsid w:val="00E06469"/>
    <w:rsid w:val="00E11E1F"/>
    <w:rsid w:val="00E13A88"/>
    <w:rsid w:val="00E21E23"/>
    <w:rsid w:val="00E23D66"/>
    <w:rsid w:val="00E246D9"/>
    <w:rsid w:val="00E27C40"/>
    <w:rsid w:val="00E314FE"/>
    <w:rsid w:val="00E376C5"/>
    <w:rsid w:val="00E37ECE"/>
    <w:rsid w:val="00E37FC9"/>
    <w:rsid w:val="00E46E14"/>
    <w:rsid w:val="00E520D8"/>
    <w:rsid w:val="00E53483"/>
    <w:rsid w:val="00E55591"/>
    <w:rsid w:val="00E57E6C"/>
    <w:rsid w:val="00E62F47"/>
    <w:rsid w:val="00E650A4"/>
    <w:rsid w:val="00E71D3F"/>
    <w:rsid w:val="00E84386"/>
    <w:rsid w:val="00E93100"/>
    <w:rsid w:val="00E95D49"/>
    <w:rsid w:val="00EA5994"/>
    <w:rsid w:val="00EA7273"/>
    <w:rsid w:val="00EB4709"/>
    <w:rsid w:val="00EC0E6C"/>
    <w:rsid w:val="00EC4A32"/>
    <w:rsid w:val="00EC6A8C"/>
    <w:rsid w:val="00ED0BD1"/>
    <w:rsid w:val="00ED1774"/>
    <w:rsid w:val="00ED32F3"/>
    <w:rsid w:val="00ED46AC"/>
    <w:rsid w:val="00EE2839"/>
    <w:rsid w:val="00EE7E94"/>
    <w:rsid w:val="00EF4B05"/>
    <w:rsid w:val="00F11E18"/>
    <w:rsid w:val="00F21A32"/>
    <w:rsid w:val="00F24258"/>
    <w:rsid w:val="00F259F8"/>
    <w:rsid w:val="00F317E4"/>
    <w:rsid w:val="00F437A9"/>
    <w:rsid w:val="00F46229"/>
    <w:rsid w:val="00F522A1"/>
    <w:rsid w:val="00F569BF"/>
    <w:rsid w:val="00F66212"/>
    <w:rsid w:val="00F73998"/>
    <w:rsid w:val="00F73A46"/>
    <w:rsid w:val="00F77BB0"/>
    <w:rsid w:val="00F812F8"/>
    <w:rsid w:val="00F92E90"/>
    <w:rsid w:val="00FA7A12"/>
    <w:rsid w:val="00FB0CD8"/>
    <w:rsid w:val="00FB2468"/>
    <w:rsid w:val="00FC351D"/>
    <w:rsid w:val="00FD055D"/>
    <w:rsid w:val="00FD1D97"/>
    <w:rsid w:val="00FD7EDE"/>
    <w:rsid w:val="00FE2972"/>
    <w:rsid w:val="00FE36BD"/>
    <w:rsid w:val="00FE3A19"/>
    <w:rsid w:val="00FE3A4F"/>
    <w:rsid w:val="00FE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85572F0"/>
  <w15:docId w15:val="{F271B650-332C-4B10-89AB-30FDBB315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character" w:styleId="Kommentarzeichen">
    <w:name w:val="annotation reference"/>
    <w:basedOn w:val="Absatz-Standardschriftart"/>
    <w:semiHidden/>
    <w:unhideWhenUsed/>
    <w:rsid w:val="00E5559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55591"/>
  </w:style>
  <w:style w:type="character" w:customStyle="1" w:styleId="KommentartextZchn">
    <w:name w:val="Kommentartext Zchn"/>
    <w:basedOn w:val="Absatz-Standardschriftart"/>
    <w:link w:val="Kommentartext"/>
    <w:semiHidden/>
    <w:rsid w:val="00E5559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555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555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Kunden\Balluff\Media-Relations\Ptx\P-2000X_Vorlage_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P-2000X_Vorlage_DE</Template>
  <TotalTime>0</TotalTime>
  <Pages>2</Pages>
  <Words>577</Words>
  <Characters>3894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 Hertfelder</dc:creator>
  <dc:description>alle Freigaben erteilt</dc:description>
  <cp:lastModifiedBy>Marie Hertfelder</cp:lastModifiedBy>
  <cp:revision>2</cp:revision>
  <cp:lastPrinted>2016-04-18T13:59:00Z</cp:lastPrinted>
  <dcterms:created xsi:type="dcterms:W3CDTF">2021-04-27T13:12:00Z</dcterms:created>
  <dcterms:modified xsi:type="dcterms:W3CDTF">2021-04-27T13:12:00Z</dcterms:modified>
</cp:coreProperties>
</file>